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47D" w:rsidRPr="00913B08" w:rsidRDefault="003507FC" w:rsidP="00913B08">
      <w:pPr>
        <w:pStyle w:val="Ttulo2"/>
        <w:rPr>
          <w:lang w:val="pt-PT"/>
        </w:rPr>
      </w:pPr>
      <w:r>
        <w:rPr>
          <w:lang w:val="pt-PT"/>
        </w:rPr>
        <w:t>A.1 Matriz</w:t>
      </w:r>
      <w:r w:rsidR="000F247D" w:rsidRPr="00913B08">
        <w:rPr>
          <w:lang w:val="pt-PT"/>
        </w:rPr>
        <w:t xml:space="preserve"> Devengado </w:t>
      </w:r>
      <w:r w:rsidRPr="00913B08">
        <w:rPr>
          <w:lang w:val="pt-PT"/>
        </w:rPr>
        <w:t xml:space="preserve">de </w:t>
      </w:r>
      <w:r>
        <w:rPr>
          <w:lang w:val="pt-PT"/>
        </w:rPr>
        <w:t>Gastos</w:t>
      </w:r>
    </w:p>
    <w:p w:rsidR="000F247D" w:rsidRPr="006D5A4F" w:rsidRDefault="000F247D" w:rsidP="00A626DF">
      <w:pPr>
        <w:rPr>
          <w:rFonts w:ascii="Calibri" w:hAnsi="Calibri" w:cs="Calibri"/>
          <w:lang w:val="pt-PT"/>
        </w:rPr>
      </w:pPr>
    </w:p>
    <w:tbl>
      <w:tblPr>
        <w:tblW w:w="13731" w:type="dxa"/>
        <w:tblInd w:w="93" w:type="dxa"/>
        <w:tblLook w:val="00A0"/>
      </w:tblPr>
      <w:tblGrid>
        <w:gridCol w:w="585"/>
        <w:gridCol w:w="3065"/>
        <w:gridCol w:w="720"/>
        <w:gridCol w:w="1421"/>
        <w:gridCol w:w="934"/>
        <w:gridCol w:w="3088"/>
        <w:gridCol w:w="925"/>
        <w:gridCol w:w="2993"/>
      </w:tblGrid>
      <w:tr w:rsidR="000F247D" w:rsidRPr="00913B08" w:rsidTr="00913B08">
        <w:trPr>
          <w:trHeight w:val="395"/>
          <w:tblHeader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F247D" w:rsidRPr="00913B08" w:rsidRDefault="000F247D" w:rsidP="00555E7B">
            <w:pPr>
              <w:ind w:left="-93"/>
              <w:jc w:val="center"/>
              <w:rPr>
                <w:rFonts w:ascii="Calibri" w:hAnsi="Calibri" w:cs="Calibri"/>
                <w:b/>
                <w:color w:val="000000"/>
                <w:sz w:val="20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COG</w:t>
            </w:r>
          </w:p>
        </w:tc>
        <w:tc>
          <w:tcPr>
            <w:tcW w:w="30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0F247D" w:rsidRPr="00913B08" w:rsidRDefault="000F247D" w:rsidP="0034474E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Nombre del COG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0F247D" w:rsidRPr="00913B08" w:rsidRDefault="000F247D" w:rsidP="0034474E">
            <w:pPr>
              <w:jc w:val="center"/>
              <w:rPr>
                <w:rFonts w:ascii="Calibri" w:hAnsi="Calibri" w:cs="Calibri"/>
                <w:b/>
                <w:color w:val="000000"/>
                <w:sz w:val="20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Tipo</w:t>
            </w:r>
          </w:p>
          <w:p w:rsidR="000F247D" w:rsidRPr="00913B08" w:rsidRDefault="000F247D" w:rsidP="00555E7B">
            <w:pPr>
              <w:ind w:right="-73"/>
              <w:rPr>
                <w:rFonts w:ascii="Calibri" w:hAnsi="Calibri" w:cs="Calibri"/>
                <w:b/>
                <w:color w:val="000000"/>
                <w:sz w:val="20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Gasto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0F247D" w:rsidRPr="00913B08" w:rsidRDefault="000F247D" w:rsidP="00555E7B">
            <w:pPr>
              <w:ind w:left="-53" w:right="-88"/>
              <w:jc w:val="center"/>
              <w:rPr>
                <w:rFonts w:ascii="Calibri" w:hAnsi="Calibri" w:cs="Calibri"/>
                <w:b/>
                <w:color w:val="000000"/>
                <w:sz w:val="20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Características</w:t>
            </w:r>
          </w:p>
        </w:tc>
        <w:tc>
          <w:tcPr>
            <w:tcW w:w="7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F247D" w:rsidRPr="00913B08" w:rsidRDefault="000F247D" w:rsidP="00555E7B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Cuentas Contables</w:t>
            </w:r>
          </w:p>
        </w:tc>
      </w:tr>
      <w:tr w:rsidR="000F247D" w:rsidRPr="00913B08" w:rsidTr="00913B08">
        <w:trPr>
          <w:trHeight w:val="440"/>
          <w:tblHeader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30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Cargo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Cuenta Cargo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Abono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Cuenta Abono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111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Dietas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5.1.1.1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al Personal de carácter Permanente                              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2.1.1.1.1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Remuneración por pagar al Personal de carácter permanente a CP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112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Haberes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al Personal de carácter Permanente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Remuneración por pagar al Personal de carácter permanente a CP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113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Sueldos base al personal permanente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al Personal de carácter Permanente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Remuneración por pagar al Personal de carácter permanente a CP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114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Remuneraciones por adscripción laboral en el extranjero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al Personal de carácter Permanente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Remuneración por pagar al Personal de carácter permanente a CP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121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Honorarios asimilables a salarios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al Personal de carácter Transitorio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Remuneración por pagar al Personal de carácter transitorio a CP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122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Sueldos base al personal eventual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al Personal de carácter Transitorio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Remuneración por pagar al Personal de carácter transitorio a CP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123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Retribuciones por servicios de carácter social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al Personal de carácter Transitorio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Remuneración por pagar al Personal de carácter transitorio a CP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124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Retribución a los representantes de los trabajadores y de los patrones en la Junta de Conciliación y Arbitraje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al Personal de carácter Transitorio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Remuneración por pagar al Personal de carácter transitorio a CP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131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Primas por años de servicios efectivos prestados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Adicionales y Especiales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Remuneraciones Adicionales y Especiales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132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Primas de vacaciones, dominical y gratificación de fin de año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Adicionales y Especiales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Remuneraciones Adicionales y Especiales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133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Horas extraordinarias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Adicionales y Especiales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Remuneraciones Adicionales y Especiales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134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Compensaciones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Adicionales y Especiales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Remuneraciones Adicionales y Especiales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135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Sobrehaberes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Adicionales y Especiales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Remuneraciones Adicionales y Especiales por Pagar a CP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136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Asignaciones de técnico, de mando, por comisión, de vuelo y de técnico especial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Adicionales y Especiales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Remuneraciones Adicionales y Especiales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137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Honorarios especiales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Adicionales y Especiales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Remuneraciones Adicionales y Especiales por Pagar a CP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138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Participaciones por vigilancia en el cumplimiento de las leyes y custodia de valores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Adicionales y Especiales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Remuneraciones Adicionales y Especiales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141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Aportaciones de seguridad social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Seguridad Social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Seguridad Social y Seguros por pagar a CP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142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Aportaciones a fondos de vivienda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Seguridad Social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Seguridad Social y Seguros por pagar a CP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143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Aportaciones al sistema para el retiro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Seguridad Social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Seguridad Social y Seguros por pagar a CP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144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Aportaciones para seguros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Seguridad Social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Seguridad Social y Seguros por pagar a CP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151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Cuotas para el fondo de ahorro y fondo de trabajo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Otras prestaciones sociales y económicas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prestaciones sociales y económicas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152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Indemnizaciones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Otras prestaciones sociales y económicas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prestaciones sociales y económicas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153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Prestaciones y haberes de retiro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Otras prestaciones sociales y económicas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prestaciones sociales y económicas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154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Prestaciones contractuales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Otras prestaciones sociales y económicas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prestaciones sociales y económicas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155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Apoyos a la capacitación de los servidores públicos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Otras prestaciones sociales y económicas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prestaciones sociales y económicas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159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prestaciones sociales y económicas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Otras prestaciones sociales y económicas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prestaciones sociales y económicas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171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Estímulos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Pago de estímulos a servidores públicos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  <w:lang w:val="pt-PT"/>
              </w:rPr>
            </w:pPr>
            <w:r w:rsidRPr="00913B08">
              <w:rPr>
                <w:rFonts w:ascii="Calibri" w:hAnsi="Calibri"/>
                <w:color w:val="000000"/>
                <w:sz w:val="20"/>
                <w:lang w:val="pt-PT"/>
              </w:rPr>
              <w:t xml:space="preserve">Estímulos a servidores públicos por pagar a CP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172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Recompensas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Pago de estímulos a servidores públicos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  <w:lang w:val="pt-PT"/>
              </w:rPr>
            </w:pPr>
            <w:r w:rsidRPr="00913B08">
              <w:rPr>
                <w:rFonts w:ascii="Calibri" w:hAnsi="Calibri"/>
                <w:color w:val="000000"/>
                <w:sz w:val="20"/>
                <w:lang w:val="pt-PT"/>
              </w:rPr>
              <w:t xml:space="preserve">Estímulos a servidores públicos por pagar a CP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181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Impuesto sobre nóminas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Impuestos Sobre Nóminas y Otros que se Deriven de una Relación Laboral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682150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2.1.1.7.</w:t>
            </w:r>
            <w:r w:rsidR="00682150">
              <w:rPr>
                <w:rFonts w:ascii="Calibri" w:hAnsi="Calibri"/>
                <w:color w:val="000000"/>
                <w:sz w:val="20"/>
              </w:rPr>
              <w:t>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Impuestos Sobre Nómina y Otros que Deriven de una Relación Laboral por Pagar a CP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182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impuestos derivados de una relación laboral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Impuestos Sobre Nóminas y Otros que se Deriven de una Relación Laboral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682150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2.1.1.7.</w:t>
            </w:r>
            <w:r w:rsidR="00682150">
              <w:rPr>
                <w:rFonts w:ascii="Calibri" w:hAnsi="Calibri"/>
                <w:color w:val="000000"/>
                <w:sz w:val="20"/>
              </w:rPr>
              <w:t>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Impuestos Sobre Nómina y Otros que Deriven de una Relación Laboral por Pagar a CP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211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Materiales, útiles y equipos menores de oficina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de Administración, Emisión de documentos y Artículos Oficiales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212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Materiales y útiles de impresión y reproducción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de Administración, Emisión de documentos y Artículos Oficiales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213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 estadístico y geográfico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de Administración, Emisión de documentos y Artículos Oficiales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214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Materiales, útiles y equipos menores de tecnologías de la información y comunicaciones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de Administración, Emisión de documentos y Artículos Oficiales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215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 impreso e información digital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de Administración, Emisión de documentos y Artículos Oficiales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216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 de limpieza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de Administración, Emisión de documentos y Artículos Oficiales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217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Materiales y útiles de enseñanza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de Administración, Emisión de documentos y Artículos Oficiales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218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Materiales para el registro e identificación de bienes y personas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de Administración, Emisión de documentos y Artículos Oficiales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221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Productos alimenticios para personas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Alimentos y Utensilios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222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Productos alimenticios para animales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Alimentos y Utensilios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223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Utensilios para el servicio de alimentación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Alimentos y Utensilios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231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Productos alimenticios, agropecuarios y forestales adquiridos como materia prima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Materias Primas y Materiales de Producción y Comercialización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232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Insumos textiles adquiridos como materia prima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Materias Primas y Materiales de Producción y Comercialización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233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Productos de papel, cartón e impresos adquiridos como materia prima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Materias Primas y Materiales de Producción y Comercialización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234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Combustibles, lubricantes, aditivos, carbón y sus derivados adquiridos como materia prima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Materias Primas y Materiales de Producción y Comercialización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235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Productos químicos, farmacéuticos y de laboratorio adquiridos como materia prima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Materias Primas y Materiales de Producción y Comercialización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236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Productos metálicos y a base de minerales no metálicos adquiridos como materia prima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Materias Primas y Materiales de Producción y Comercialización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237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Productos de cuero, piel, plástico y hule adquiridos como materia prima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Materias Primas y Materiales de Producción y Comercialización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238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Mercancías adquiridas para su Comercialización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Materias Primas y Materiales de Producción y Comercialización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239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productos adquiridos como materia prima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Materias Primas y Materiales de Producción y Comercialización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241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Productos minerales no metálicos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Artículos de Construcción y de reparación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242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Cemento y productos de concreto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Artículos de Construcción y de reparación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243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Cal, yeso y productos de yeso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Artículos de Construcción y de reparación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244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Madera y productos de madera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Artículos de Construcción y de reparación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245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Vidrio y productos de vidrio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Artículos de Construcción y de reparación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246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 eléctrico y electrónico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Artículos de Construcción y de reparación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247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Artículos metálicos para la construcción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Artículos de Construcción y de reparación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248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Materiales complementarios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Artículos de Construcción y de reparación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249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materiales y artículos de construcción y reparación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Artículos de Construcción y de reparación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251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Productos químicos básicos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Productos Químicos, Farmacéuticos y de Laboratorio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252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Fertilizantes, pesticidas y otros agroquímicos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Productos Químicos, Farmacéuticos y de Laboratorio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253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Medicinas y productos farmacéuticos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Productos Químicos, Farmacéuticos y de Laboratorio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254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Materiales, accesorios y suministros médicos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Productos Químicos, Farmacéuticos y de Laboratorio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255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Materiales, accesorios y suministros de laboratorio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Productos Químicos, Farmacéuticos y de Laboratorio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256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Fibras sintéticas, hules, plásticos y derivados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Productos Químicos, Farmacéuticos y de Laboratorio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259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productos químicos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Productos Químicos, Farmacéuticos y de Laboratorio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261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Combustibles, lubricantes y aditivos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Combustibles, Lubricantes y Aditivos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262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Carbón y sus derivados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Combustibles, Lubricantes y Aditivos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271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Vestuario y uniformes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Vestuario, Blancos, Prendas de Protección y Artículos Deportivos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272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Prendas de seguridad y protección personal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Vestuario, Blancos, Prendas de Protección y Artículos Deportivos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273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Artículos deportivos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Vestuario, Blancos, Prendas de Protección y Artículos Deportivos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274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Productos textiles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Vestuario, Blancos, Prendas de Protección y Artículos Deportivos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275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Blancos y otros productos textiles, excepto prendas de vestir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Vestuario, Blancos, Prendas de Protección y Artículos Deportivos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281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Sustancias y materiales explosivos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5.1.2.8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suministros para Seguridad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282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Materiales de seguridad pública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5.1.2.8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suministros para Seguridad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283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Prendas de protección para seguridad pública y nacional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5.1.2.8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suministros para Seguridad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291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Herramientas menores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Herramientas, Refacciones y Accesorios menores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292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Refacciones y accesorios menores de edificios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Herramientas, Refacciones y Accesorios menores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293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Refacciones y accesorios menores de mobiliario y equipo de administración, educacional y recreativo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Herramientas, Refacciones y Accesorios menores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294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Refacciones y accesorios menores de equipo de cómputo y tecnologías de la información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Herramientas, Refacciones y Accesorios menores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295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Refacciones y accesorios menores de equipo e instrumental médico y de laboratorio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Herramientas, Refacciones y Accesorios menores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296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Refacciones y accesorios menores de equipo de transporte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Herramientas, Refacciones y Accesorios menores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297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Refacciones y accesorios menores de equipo de defensa y seguridad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Herramientas, Refacciones y Accesorios menores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298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Refacciones y accesorios menores de maquinaria y otros equipos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Herramientas, Refacciones y Accesorios menores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299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Refacciones y accesorios menores otros bienes muebles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Herramientas, Refacciones y Accesorios menores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311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Energía eléctrica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Básicos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312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Gas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Básicos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313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Agua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Básicos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314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Telefonía tradicional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Básicos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315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Telefonía celular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Básicos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316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telecomunicaciones y satélites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Básicos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317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acceso de Internet, redes y procesamiento de información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Básicos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318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postales y telegráficos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Básicos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319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integrales y otros servicios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Básicos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321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Arrendamiento de terrenos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Arrendamiento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322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Arrendamiento de edificios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Arrendamiento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323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Arrendamiento de mobiliario y equipo de administración, educacional y recreativo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Arrendamiento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324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Arrendamiento de equipo e instrumental médico y de laboratorio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Arrendamiento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325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Arrendamiento de equipo de transporte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Arrendamiento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326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Arrendamiento de maquinaria, otros equipos y herramientas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Arrendamiento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327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Arrendamiento de activos intangibles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Arrendamiento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328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Arrendamiento financiero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C0C0C0"/>
                <w:sz w:val="20"/>
              </w:rPr>
            </w:pPr>
            <w:r w:rsidRPr="00913B08">
              <w:rPr>
                <w:rFonts w:ascii="Calibri" w:hAnsi="Calibri"/>
                <w:color w:val="C0C0C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Arrendamiento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329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arrendamientos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Arrendamiento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331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legales, de contabilidad, auditoría y relacionados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Profesionales, Científicos y Técnicos y Otros Servicios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332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diseño, arquitectura, ingeniería y actividades relacionadas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Profesionales, Científicos y Técnicos y Otros Servicios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333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consultoría administrativa, procesos, técnica y en tecnologías de la información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Profesionales, Científicos y Técnicos y Otros Servicios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334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capacitación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Profesionales, Científicos y Técnicos y Otros Servicios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335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investigación científica y desarrollo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Profesionales, Científicos y Técnicos y Otros Servicios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336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apoyo administrativo, traducción, fotocopiado e impresión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Profesionales, Científicos y Técnicos y Otros Servicios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337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protección y seguridad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Profesionales, Científicos y Técnicos y Otros Servicios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338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vigilancia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Profesionales, Científicos y Técnicos y Otros Servicios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339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profesionales, científicos y técnicos integrales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Profesionales, Científicos y Técnicos y Otros Servicios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341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financieros y bancarios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Financieros, Bancarios y Comerciales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342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cobranza, investigación crediticia y similar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Financieros, Bancarios y Comerciales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343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recaudación, traslado y custodia de valores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Financieros, Bancarios y Comerciales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344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Seguros de responsabilidad patrimonial y fianzas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Financieros, Bancarios y Comerciales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345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Seguro de bienes patrimoniales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Financieros, Bancarios y Comerciales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346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Almacenaje, envase y embalaje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Financieros, Bancarios y Comerciales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347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Fletes y maniobras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Financieros, Bancarios y Comerciales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348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Comisiones por ventas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Financieros, Bancarios y Comerciales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349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financieros, bancarios y Comerciales integrales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Financieros, Bancarios y Comerciales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351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Conservación y mantenimiento menor de inmuebles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Instalación, Reparación, Mantenimiento y Conservación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352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Instalación, reparación y mantenimiento de mobiliario y equipo de administración, educacional y recreativo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Instalación, Reparación, Mantenimiento y Conservación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353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Instalación, reparación y mantenimiento de equipo de cómputo y tecnología de la información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Instalación, Reparación, Mantenimiento y Conservación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354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Instalación, reparación y mantenimiento de equipo e instrumental médico y de laboratorio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Instalación, Reparación, Mantenimiento y Conservación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355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Reparación y mantenimiento de equipo de transporte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Instalación, Reparación, Mantenimiento y Conservación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356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Reparación y mantenimiento de equipo de defensa y seguridad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Instalación, Reparación, Mantenimiento y Conservación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357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Instalación, reparación y mantenimiento de maquinaria, otros equipos y herramienta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Instalación, Reparación, Mantenimiento y Conservación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358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limpieza y manejo de desechos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Instalación, Reparación, Mantenimiento y Conservación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359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jardinería y fumigación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Instalación, Reparación, Mantenimiento y Conservación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361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Difusión por radio, televisión y otros medios de mensajes sobre programas y actividades gubernamentales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Comunicación Social y Publicidad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362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Difusión por radio, televisión y otros medios de mensajes Comerciales para promover la venta de bienes o servicios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Comunicación Social y Publicidad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363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creatividad, preproducción y producción de publicidad, excepto Internet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Comunicación Social y Publicidad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364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revelado de fotografías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Comunicación Social y Publicidad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365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la industria fílmica, del sonido y del video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Comunicación Social y Publicidad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366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 de creación y difusión de contenido exclusivamente a través de Internet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Comunicación Social y Publicidad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369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servicios de información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Comunicación Social y Publicidad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371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Pasajes aéreos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372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Pasajes terrestres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373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Pasajes marítimos, lacustres y fluviales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374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Autotransporte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375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Viáticos en el país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376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Viáticos en el extranjero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377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Gastos de instalación y traslado de menaje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378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integrales de traslado y viáticos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379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servicios de traslado y hospedaje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381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Gastos de ceremonial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5.1.3.8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Oficiales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382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Gastos de orden social y cultural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5.1.3.8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Oficiales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383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Congresos y convenciones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5.1.3.8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Oficiales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384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Exposiciones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5.1.3.8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Oficiales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385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Gastos de representación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5.1.3.8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Oficiales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391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funerarios y de cementerios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Otros Servicios Generales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392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Impuestos y derechos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Otros Servicios Generales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393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Impuestos y derechos de importación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Otros Servicios Generales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394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Sentencias y resoluciones judiciales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Otros Servicios Generales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395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Penas, multas, accesorios y actualizaciones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Otros Servicios Generales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396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gastos por responsabilidades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Otros Servicios Generales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399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servicios generales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Otros Servicios Generales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411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Asignaciones presupuestarias al Poder Ejecutivo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5.2.1.1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 Asignaciones al Sector Público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Internas y Asignaciones al Sector Público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412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Asignaciones presupuestarias al Poder Legislativo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5.2.1.1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 Asignaciones al Sector Público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Internas y Asignaciones al Sector Público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413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Asignaciones presupuestarias al Poder Judicial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5.2.1.1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 Asignaciones al Sector Público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Internas y Asignaciones al Sector Público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414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Asignaciones presupuestarias a Organos Autónomos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5.2.1.1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 Asignaciones al Sector Público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Internas y Asignaciones al Sector Público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415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internas otorgadas a entidades paraestatales no empresariales y no financieras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5.2.1.2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Transferencias internas  al Sector Público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Internas y Asignaciones al Sector Público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416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internas otorgadas a entidades paraestatales empresariales y no financieras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5.2.1.2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Transferencias internas  al Sector Público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Internas y Asignaciones al Sector Público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417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internas otorgadas a fideicomisos públicos empresariales y no financieros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5.2.1.2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Transferencias internas  al Sector Público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Internas y Asignaciones al Sector Público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418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internas otorgadas a instituciones paraestatales públicas financieras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5.2.1.2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Transferencias internas  al Sector Público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Internas y Asignaciones al Sector Público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419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internas otorgadas a fideicomisos públicos financieros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5.2.1.2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Transferencias internas  al Sector Público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Internas y Asignaciones al Sector Público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421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otorgadas a entidades paraestatales no empresariales y no financieras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 Entidades Paraestatales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al Resto del Sector Público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422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otorgadas para entidades paraestatales empresariales y no financieras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 Entidades Paraestatales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al Resto del Sector Público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423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otorgadas para instituciones paraestatales públicas financieras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 Entidades Paraestatales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al Resto del Sector Público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424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otorgadas a entidades federativas y municipios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 / Origen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5.2.2.2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 Entidades Federativas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al Resto del Sector Público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424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otorgadas a entidades federativas y municipios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 / Origen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 Municipios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al Resto del Sector Público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425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 fideicomisos de entidades federativas y municipios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 / Origen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5.2.2.2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 Entidades Federativas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al Resto del Sector Público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425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 fideicomisos de entidades federativas y municipios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 / Origen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 Municipios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al Resto del Sector Público</w:t>
            </w:r>
          </w:p>
        </w:tc>
      </w:tr>
      <w:tr w:rsidR="000F247D" w:rsidRPr="00913B08" w:rsidTr="00913B08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431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Subsidios a la producción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Subsidios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Subsidios y Subvenciones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432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Subsidios a la distribución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Subsidios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Subsidios y Subvenciones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433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Subsidios a la inversión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Subsidios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Subsidios y Subvenciones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434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Subsidios a la prestación de servicios públicos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Subsidios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Subsidios y Subvenciones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435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Subsidios para cubrir diferenciales de tasas de interés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Subsidios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Subsidios y Subvenciones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436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Subsidios a la vivienda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Subsidios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Subsidios y Subvenciones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437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Subvenciones al consumo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Subvenciones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Subsidios y Subvenciones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441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Ayudas sociales a personas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5.2.4.1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Ayudas Sociales a Personas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Ayudas Sociales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442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Becas y otras ayudas para programas de capacitación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5.2.4.2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Becas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Ayudas Sociales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443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Ayudas sociales a instituciones de enseñanza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5.2.4.3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Ayudas Sociales a Instituciones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Ayudas Sociales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444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Ayudas sociales a actividades científicas o académicas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5.2.4.3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Ayudas Sociales a Instituciones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Ayudas Sociales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445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Ayudas sociales a instituciones sin fines de lucro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5.2.4.3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Ayudas Sociales a Instituciones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Ayudas Sociales</w:t>
            </w:r>
          </w:p>
        </w:tc>
      </w:tr>
      <w:tr w:rsidR="000F247D" w:rsidRPr="00913B08" w:rsidTr="00913B08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446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Ayudas sociales a cooperativas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5.2.4.3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Ayudas Sociales a Instituciones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Ayudas Sociales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447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Ayudas sociales a entidades de interés público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5.2.4.3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Ayudas Sociales a Instituciones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Ayudas Sociales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448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Ayudas por desastres naturales y otros siniestros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5.2.4.4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Ayudas Sociales por desastres naturales y otros siniestros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Ayudas Sociales</w:t>
            </w:r>
          </w:p>
        </w:tc>
      </w:tr>
      <w:tr w:rsidR="000F247D" w:rsidRPr="00913B08" w:rsidTr="00913B08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451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Pensiones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5.2.5.1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Pensiones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Pensiones y Jubilaciones</w:t>
            </w:r>
          </w:p>
        </w:tc>
      </w:tr>
      <w:tr w:rsidR="000F247D" w:rsidRPr="00913B08" w:rsidTr="00913B08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452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Jubilaciones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5.2.5.2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Jubilaciones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Pensiones y Jubilaciones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461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 fideicomisos del Poder Ejecutivo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5.2.6.1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Transferencias a Fideicomisos, Mandatos y Contratos Análogos  al Gobierno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Transferencias a Fideicomisos, Mandatos y Contratos Análogos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462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 fideicomisos del Poder Legislativo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5.2.6.1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Transferencias a Fideicomisos, Mandatos y Contratos Análogos  al Gobierno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Transferencias a Fideicomisos, Mandatos y Contratos Análogos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463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 fideicomisos del Poder Judicial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5.2.6.1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Transferencias a Fideicomisos, Mandatos y Contratos Análogos  al Gobierno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Transferencias a Fideicomisos, Mandatos y Contratos Análogos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464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 fideicomisos públicos de entidades paraestatales no empresariales y no financieras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5.2.6.2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Transferencias a Fideicomisos, Mandatos y Contratos Análogos  a Entidades Paraestatales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Transferencias a Fideicomisos, Mandatos y Contratos Análogos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465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 fideicomisos públicos de entidades paraestatales empresariales y no financieras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5.2.6.2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Transferencias a Fideicomisos, Mandatos y Contratos Análogos  a Entidades Paraestatales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Transferencias a Fideicomisos, Mandatos y Contratos Análogos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466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 fideicomisos de instituciones públicas financieras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5.2.6.2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Transferencias a Fideicomisos, Mandatos y Contratos Análogos  a Entidades Paraestatales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Transferencias a Fideicomisos, Mandatos y Contratos Análogos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491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para gobiernos extranjeros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5.2.7.1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al exterior a gobiernos extranjeros y Organismos Internacionales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al Exterior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492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para organismos internacionales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5.2.7.1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al exterior a gobiernos extranjeros y Organismos Internacionales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al Exterior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493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para el sector privado externo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5.2.7.2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al sector privado externo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2.1.1.5.4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Transferencias al Exterior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511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Muebles de oficina y estantería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1.2.4.1.1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Muebles de oficina y estantería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512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Muebles, excepto de oficina y estantería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1.2.4.1.2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Muebles, excepto de oficina y estantería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513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Bienes artísticos, culturales y científicos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1.2.4.7.1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Bienes artísticos, culturales y científicos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514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Objetos de valor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1.2.4.7.2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Objetos de valor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515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Equipo de cómputo y de tecnologías de la información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1.2.4.1.3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Equipo de cómputo y de tecnologías de la información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519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mobiliarios y equipos de administración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1.2.4.1.9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mobiliarios y equipos de administración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521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Equipos y aparatos audiovisuales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Equipos y aparatos audiovisuales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522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Aparatos deportivos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1.2.4.2.2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Aparatos deportivos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523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Cámaras Fotográficas y de video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Cámaras Fotográficas y de video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529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 mobiliario y equipo educacional y recreativo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1.2.4.2.9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Otro mobiliario y equipo educacional y recreativo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531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Equipo médico y de laboratorio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Equipo médico y de laboratorio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Deudas por adquisición de Bienes Inmuebles, Muebles e Intangibles por pagar a CP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532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Instrumental médico y de laboratorio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Instrumental médico y de laboratorio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Deudas por adquisición de Bienes Inmuebles, Muebles e Intangibles por pagar a CP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541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Automóviles y camiones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1.2.4.4.1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Automóviles y Equipo Terrestre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542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Carrocerías y remolques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1.2.4.4.2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Carrocerías y remolques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543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Equipo aeroespacial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1.2.4.4.3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Equipo aeroespacial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544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Equipo ferroviario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1.2.4.4.4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Equipo ferroviario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545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Embarcaciones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1.2.4.4.5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Embarcaciones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549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equipos de transporte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1.2.4.4.9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Otros equipos de transporte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551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Equipo de defensa y seguridad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Equipo de defensa y Seguridad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561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Maquinaria y equipo agropecuario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1.2.4.6.1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Maquinaria y equipo agropecuario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562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Maquinaria y equipo industrial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1.2.4.6.2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Maquinaria y equipo industrial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563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Maquinaria y equipo de construcción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1.2.4.6.3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Maquinaria y equipo de construcción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564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Sistemas de aire acondicionado, calefacción y de refrigeración industrial y Comercial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1.2.4.6.4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Sistemas de aire acondicionado, calefacción y de refrigeración industrial y Comercial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565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Equipo de comunicación y telecomunicación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1.2.4.6.5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Equipo de Comunicación y Telecomunicación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566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Equipos de Generación Eléctrica, Aparatos y Accesorios Eléctricos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1.2.4.6.6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Equipos de Generación Eléctrica, Aparatos y Accesorios Eléctricos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567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Herramientas y máquinas-herramienta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1.2.4.6.7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Herramientas y Máquinas-Herramienta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569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equipos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1.2.4.6.9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Otros Equipos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571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Bovinos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1.2.4.8.1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Bovinos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572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Porcinos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1.2.4.8.2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Porcinos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573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Aves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1.2.4.8.3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Aves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574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Ovinos y caprinos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1.2.4.8.4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Ovinos y caprinos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575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Peces y Acuicultura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1.2.4.8.5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Peces y Acuicultura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576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Equinos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1.2.4.8.6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Equinos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577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Especies menores y de zoológico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1.2.4.8.7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Especies menores y de zoológico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578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Árboles y plantas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1.2.4.8.8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Árboles y Plantas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579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activos biológicos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1.2.4.8.9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Otros activos biológicos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581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Terrenos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Terrenos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582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Viviendas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Viviendas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583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Edificios no residenciales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1.2.3.3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Edificios no residenciales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589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bienes inmuebles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1.2.3.9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bienes inmuebles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591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Software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1.2.5.1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Software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592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Patentes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1.2.5.2.1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Patentes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593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Marcas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1.2.5.2.2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Marcas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594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Derechos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1.2.5.2.3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Derechos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595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Concesiones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1.2.5.3.1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Concesiones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596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Franquicias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1.2.5.3.2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Franquicias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597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Licencias informáticas e intelectuales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1.2.5.4.1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Licencias Informáticas e Intelectuales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598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Licencias industriales, Comerciales y otras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1.2.5.4.2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Licencias Industriales, Comerciales y otras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599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activos intangibles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1.2.5.9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Otros Activos Intangibles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Deudas por adquisición de Bienes Inmuebles, Muebles e Intangibles por pagar a CP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611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Edificación habitacional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1.2.3.5.1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Edificación habitacional en Proceso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2.1.1.3.1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612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Edificación no habitacional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1.2.3.5.2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Edificación no habitacional en Proceso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2.1.1.3.1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613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Construcción de obras para el abastecimiento de agua, petróleo, gas, electricidad y telecomunicaciones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1.2.3.5.3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Construcción de Obras para el Abastecimiento de Agua, Petróleo, Gas, Electricidad y Telecomunicaciones en Proceso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2.1.1.3.1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614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División de terrenos y construcción de obras de urbanización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1.2.3.5.4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División de Terrenos y Construcción de Obras de Urbanización en Proceso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2.1.1.3.1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615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Construcción de vías de comunicación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1.2.3.5.5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Construcción de Vías de Comunicación en Proceso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2.1.1.3.1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616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construcciones de ingeniería civil u obra pesada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1.2.3.5.6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Construcciones de Ingeniería Civil u Obra Pesada en Proceso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2.1.1.3.1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617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Instalaciones y equipamiento en construcciones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1.2.3.5.7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Instalaciones y Equipamiento en Construcciones en Proceso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2.1.1.3.1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619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Trabajos de acabados en edificaciones y otros trabajos especializados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1.2.3.5.9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Trabajos de Acabados en Edificaciones y Otros Trabajos Especializados en Proceso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2.1.1.3.1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621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Edificación habitacional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1.2.3.6.1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Edificación Habitacional en Proceso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2.1.1.3.2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Contratistas por Obras Públicas en Bienes Propios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622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Edificación no habitacional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1.2.3.6.2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Edificación no Habitacional en Proceso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2.1.1.3.2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Contratistas por Obras Públicas en Bienes Propios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623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Construcción de obras para el abastecimiento de agua, petróleo, gas, electricidad y telecomunicaciones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1.2.3.6.3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Construcción de Obras para el Abastecimiento de Agua, Petróleo, Gas, Electricidad y Telecomunicaciones en Proceso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2.1.1.3.2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Contratistas por Obras Públicas en Bienes Propios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624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División de terrenos y construcción de obras de urbanización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1.2.3.6.4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División de Terrenos y Construcción de Obras de Urbanización en Proceso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2.1.1.3.2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Contratistas por Obras Públicas en Bienes Propios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625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Construcción de vías de comunicación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1.2.3.6.5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Construcción de Vías de Comunicación en Proceso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2.1.1.3.2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Contratistas por Obras Públicas en Bienes Propios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626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construcciones de ingeniería civil u obra pesada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1.2.3.6.6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Construcciones de Ingeniería Civil u Obra Pesada en Proceso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2.1.1.3.2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Contratistas por Obras Públicas en Bienes Propios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627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Instalaciones y equipamiento en construcciones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1.2.3.6.7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Instalaciones y Equipamiento en Construcciones en Proceso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2.1.1.3.2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Contratistas por Obras Públicas en Bienes Propios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629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Trabajos de acabados en edificaciones y otros trabajos especializados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1.2.3.6.9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Trabajos de Acabados en Edificaciones y Otros Trabajos Especializados en Proceso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2.1.1.3.2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Contratistas por Obras Públicas en Bienes Propios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 </w:t>
            </w:r>
          </w:p>
        </w:tc>
      </w:tr>
      <w:tr w:rsidR="000F247D" w:rsidRPr="00913B08" w:rsidTr="00913B08">
        <w:trPr>
          <w:trHeight w:val="127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631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Estudios, formulación y evaluación de proyectos productivos no incluidos en conceptos anteriores de este capítulo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S/cartera de Inversión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1.2.7.1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Estudios, formulación y evaluación de proyectos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2.1.1.3.1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Contratistas por Obras Públicas en Bienes de Dominio Público por Pagar a CP</w:t>
            </w:r>
          </w:p>
        </w:tc>
      </w:tr>
      <w:tr w:rsidR="000F247D" w:rsidRPr="00913B08" w:rsidTr="00913B08">
        <w:trPr>
          <w:trHeight w:val="127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631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Estudios, formulación y evaluación de proyectos productivos no incluidos en conceptos anteriores de este capítulo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S/cartera de Inversión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1.2.7.1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Estudios, formulación y evaluación de proyectos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2.1.1.3.2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Contratistas por Obras Públicas en Bienes Propios por Pagar a CP</w:t>
            </w:r>
          </w:p>
        </w:tc>
      </w:tr>
      <w:tr w:rsidR="000F247D" w:rsidRPr="00913B08" w:rsidTr="00913B08">
        <w:trPr>
          <w:trHeight w:val="127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721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Acciones y participaciones de capital en entidades paraestatales no empresariales y no financieras con fines de política económica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1.2.1.4.1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Participaciones y aportaciones de Capital </w:t>
            </w:r>
            <w:r w:rsidR="00511260">
              <w:rPr>
                <w:rFonts w:ascii="Calibri" w:hAnsi="Calibri"/>
                <w:color w:val="000000"/>
                <w:sz w:val="20"/>
              </w:rPr>
              <w:t xml:space="preserve">a LP </w:t>
            </w:r>
            <w:r w:rsidRPr="00913B08">
              <w:rPr>
                <w:rFonts w:ascii="Calibri" w:hAnsi="Calibri"/>
                <w:color w:val="000000"/>
                <w:sz w:val="20"/>
              </w:rPr>
              <w:t>en el Sector Público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Participaciones y aportaciones de Capital por pagar a CP</w:t>
            </w:r>
          </w:p>
        </w:tc>
      </w:tr>
      <w:tr w:rsidR="000F247D" w:rsidRPr="00913B08" w:rsidTr="00913B08">
        <w:trPr>
          <w:trHeight w:val="127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722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Acciones y participaciones de capital en entidades paraestatales empresariales y no financieras con fines de política económica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1.2.1.4.1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Participaciones y aportaciones de Capital </w:t>
            </w:r>
            <w:r w:rsidR="00511260">
              <w:rPr>
                <w:rFonts w:ascii="Calibri" w:hAnsi="Calibri"/>
                <w:color w:val="000000"/>
                <w:sz w:val="20"/>
              </w:rPr>
              <w:t xml:space="preserve">a LP </w:t>
            </w:r>
            <w:r w:rsidRPr="00913B08">
              <w:rPr>
                <w:rFonts w:ascii="Calibri" w:hAnsi="Calibri"/>
                <w:color w:val="000000"/>
                <w:sz w:val="20"/>
              </w:rPr>
              <w:t>en el Sector Público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Participaciones y aportaciones de Capital por pagar a CP</w:t>
            </w:r>
          </w:p>
        </w:tc>
      </w:tr>
      <w:tr w:rsidR="000F247D" w:rsidRPr="00913B08" w:rsidTr="00913B08">
        <w:trPr>
          <w:trHeight w:val="127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723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Acciones y participaciones de capital en instituciones paraestatales públicas financieras con fines de política económica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1.2.1.4.1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Participaciones y aportaciones de Capital </w:t>
            </w:r>
            <w:r w:rsidR="00511260">
              <w:rPr>
                <w:rFonts w:ascii="Calibri" w:hAnsi="Calibri"/>
                <w:color w:val="000000"/>
                <w:sz w:val="20"/>
              </w:rPr>
              <w:t xml:space="preserve">a LP </w:t>
            </w:r>
            <w:r w:rsidRPr="00913B08">
              <w:rPr>
                <w:rFonts w:ascii="Calibri" w:hAnsi="Calibri"/>
                <w:color w:val="000000"/>
                <w:sz w:val="20"/>
              </w:rPr>
              <w:t>en el Sector Público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Participaciones y aportaciones de Capital por pagar a CP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724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Acciones y participaciones de capital en el sector privado con fines de política económica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1.2.1.4.2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Participaciones y aportaciones de Capital </w:t>
            </w:r>
            <w:r w:rsidR="00511260">
              <w:rPr>
                <w:rFonts w:ascii="Calibri" w:hAnsi="Calibri"/>
                <w:color w:val="000000"/>
                <w:sz w:val="20"/>
              </w:rPr>
              <w:t xml:space="preserve">a LP </w:t>
            </w:r>
            <w:r w:rsidRPr="00913B08">
              <w:rPr>
                <w:rFonts w:ascii="Calibri" w:hAnsi="Calibri"/>
                <w:color w:val="000000"/>
                <w:sz w:val="20"/>
              </w:rPr>
              <w:t>en el Sector Privado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Participaciones y aportaciones de Capital por pagar a CP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725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Acciones y participaciones de capital en organismos internacionales con fines de política económica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1.2.1.4.3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Participaciones y aportaciones de Capital </w:t>
            </w:r>
            <w:r w:rsidR="00511260">
              <w:rPr>
                <w:rFonts w:ascii="Calibri" w:hAnsi="Calibri"/>
                <w:color w:val="000000"/>
                <w:sz w:val="20"/>
              </w:rPr>
              <w:t xml:space="preserve">a LP </w:t>
            </w:r>
            <w:r w:rsidRPr="00913B08">
              <w:rPr>
                <w:rFonts w:ascii="Calibri" w:hAnsi="Calibri"/>
                <w:color w:val="000000"/>
                <w:sz w:val="20"/>
              </w:rPr>
              <w:t>en el Sector  Externo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Participaciones y aportaciones de Capital por pagar a CP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726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Acciones y participaciones de capital en el sector externo con fines de política económica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1.2.1.4.3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Participaciones y aportaciones de Capital</w:t>
            </w:r>
            <w:r w:rsidR="00511260">
              <w:rPr>
                <w:rFonts w:ascii="Calibri" w:hAnsi="Calibri"/>
                <w:color w:val="000000"/>
                <w:sz w:val="20"/>
              </w:rPr>
              <w:t xml:space="preserve"> a LP</w:t>
            </w:r>
            <w:r w:rsidRPr="00913B08">
              <w:rPr>
                <w:rFonts w:ascii="Calibri" w:hAnsi="Calibri"/>
                <w:color w:val="000000"/>
                <w:sz w:val="20"/>
              </w:rPr>
              <w:t xml:space="preserve"> en el Sector  Externo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Participaciones y aportaciones de Capital por pagar a CP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727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Acciones y participaciones de capital en el sector público con fines de gestión de liquidez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1.2.1.4.1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Participaciones y aportaciones de Capital </w:t>
            </w:r>
            <w:r w:rsidR="00511260">
              <w:rPr>
                <w:rFonts w:ascii="Calibri" w:hAnsi="Calibri"/>
                <w:color w:val="000000"/>
                <w:sz w:val="20"/>
              </w:rPr>
              <w:t xml:space="preserve">a LP </w:t>
            </w:r>
            <w:r w:rsidRPr="00913B08">
              <w:rPr>
                <w:rFonts w:ascii="Calibri" w:hAnsi="Calibri"/>
                <w:color w:val="000000"/>
                <w:sz w:val="20"/>
              </w:rPr>
              <w:t>en el Sector Público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Participaciones y aportaciones de Capital por pagar a CP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728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Acciones y participaciones de capital en el sector privado con fines de gestión de liquidez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1.2.1.4.2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Participaciones y aportaciones de Capital </w:t>
            </w:r>
            <w:r w:rsidR="00511260">
              <w:rPr>
                <w:rFonts w:ascii="Calibri" w:hAnsi="Calibri"/>
                <w:color w:val="000000"/>
                <w:sz w:val="20"/>
              </w:rPr>
              <w:t xml:space="preserve">a LP </w:t>
            </w:r>
            <w:r w:rsidRPr="00913B08">
              <w:rPr>
                <w:rFonts w:ascii="Calibri" w:hAnsi="Calibri"/>
                <w:color w:val="000000"/>
                <w:sz w:val="20"/>
              </w:rPr>
              <w:t>en el Sector Privado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Participaciones y aportaciones de Capital por pagar a CP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729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Acciones y participaciones de capital en el sector externo con fines de gestión de liquidez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1.2.1.4.3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Participaciones y aportaciones de Capital </w:t>
            </w:r>
            <w:r w:rsidR="00511260">
              <w:rPr>
                <w:rFonts w:ascii="Calibri" w:hAnsi="Calibri"/>
                <w:color w:val="000000"/>
                <w:sz w:val="20"/>
              </w:rPr>
              <w:t xml:space="preserve">a LP </w:t>
            </w:r>
            <w:r w:rsidRPr="00913B08">
              <w:rPr>
                <w:rFonts w:ascii="Calibri" w:hAnsi="Calibri"/>
                <w:color w:val="000000"/>
                <w:sz w:val="20"/>
              </w:rPr>
              <w:t>en el Sector  Externo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Participaciones y aportaciones de Capital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731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Bonos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 </w:t>
            </w:r>
            <w:r w:rsidR="00511260">
              <w:rPr>
                <w:rFonts w:ascii="Calibri" w:hAnsi="Calibri"/>
                <w:color w:val="000000"/>
                <w:sz w:val="20"/>
              </w:rPr>
              <w:t>Bonos a LP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Cuentas por pagar a CP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732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Valores representativos de deuda adquiridos con fines de política económica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1.2.1.2.2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Valores Representativos de Deuda </w:t>
            </w:r>
            <w:r w:rsidR="00511260">
              <w:rPr>
                <w:rFonts w:ascii="Calibri" w:hAnsi="Calibri"/>
                <w:color w:val="000000"/>
                <w:sz w:val="20"/>
              </w:rPr>
              <w:t xml:space="preserve"> a LP</w:t>
            </w:r>
            <w:r w:rsidRPr="00913B08">
              <w:rPr>
                <w:rFonts w:ascii="Calibri" w:hAnsi="Calibri"/>
                <w:color w:val="000000"/>
                <w:sz w:val="20"/>
              </w:rPr>
              <w:t xml:space="preserve">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Cuentas por pagar a CP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733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Valores representativos de la deuda adquiridos con fines de gestión de liquidez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1.2.1.2.2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Valores Representativos de Deuda</w:t>
            </w:r>
            <w:r w:rsidR="00511260">
              <w:rPr>
                <w:rFonts w:ascii="Calibri" w:hAnsi="Calibri"/>
                <w:color w:val="000000"/>
                <w:sz w:val="20"/>
              </w:rPr>
              <w:t xml:space="preserve"> a LP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Cuentas por pagar a CP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734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Obligaciones negociables adquiridas con fines de política económica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Obligaciones Negociables </w:t>
            </w:r>
            <w:r w:rsidR="00511260">
              <w:rPr>
                <w:rFonts w:ascii="Calibri" w:hAnsi="Calibri"/>
                <w:color w:val="000000"/>
                <w:sz w:val="20"/>
              </w:rPr>
              <w:t xml:space="preserve"> a LP</w:t>
            </w:r>
            <w:r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Cuentas por pagar a CP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735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Obligaciones negociables adquiridas con fines de gestión de liquidez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Obligaciones Negociables  a LP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Cuentas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739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valores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1.2.1.2.9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Valores</w:t>
            </w:r>
            <w:r w:rsidR="00511260">
              <w:rPr>
                <w:rFonts w:ascii="Calibri" w:hAnsi="Calibri"/>
                <w:color w:val="000000"/>
                <w:sz w:val="20"/>
              </w:rPr>
              <w:t xml:space="preserve"> a LP</w:t>
            </w:r>
            <w:r w:rsidRPr="00913B08">
              <w:rPr>
                <w:rFonts w:ascii="Calibri" w:hAnsi="Calibri"/>
                <w:color w:val="000000"/>
                <w:sz w:val="20"/>
              </w:rPr>
              <w:t xml:space="preserve">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Cuentas por pagar a CP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741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Concesión de préstamos a entidades paraestatales no empresariales y no financieras con fines de política económica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1.2.2.4.1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Préstamos Otorgados a LP al Sector Público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Préstamos Recibidos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742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Concesión de préstamos a entidades paraestatales empresariales y no financieras con fines de política económica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1.2.2.4.1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Préstamos Otorgados a LP al Sector Público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Préstamos Recibidos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743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Concesión de préstamos a instituciones paraestatales públicas financieras con fines de política económica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1.2.2.4.1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Préstamos Otorgados a LP al Sector Público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Préstamos Recibidos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744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Concesión de préstamos a entidades federativas y municipios con fines de política económica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1.2.2.4.1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Préstamos Otorgados a LP al Sector Público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Préstamos Recibidos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745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Concesión de préstamos al sector privado con fines de política económica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1.2.2.4.2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Préstamos Otorgados a LP al Sector Privado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Préstamos Recibidos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746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Concesión de préstamos al sector externo con fines de política económica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1.2.2.4.3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Préstamos Otorgados a LP al Sector Externo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Préstamos Recibidos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747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Concesión de préstamos al sector público con fines de gestión de liquidez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1.2.2.4.1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Préstamos Otorgados a LP al Sector Público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Préstamos Recibidos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748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Concesión de préstamos al sector privado con fines de gestión de liquidez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1.2.2.4.2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Préstamos Otorgados a LP al Sector Privado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Préstamos Recibidos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749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Concesión de préstamos al sector externo con fines de gestión de liquidez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1.2.2.4.3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Préstamos Otorgados a LP al Sector Externo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Préstamos Recibidos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751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Inversiones en fideicomisos del Poder Ejecutivo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Fideicomisos, Mandatos y Contratos Análogos del Poder Ejecutivo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2.1.6.4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Fondos de Fideicomisos, Mandatos y Contratos Análogos a Corto Plazo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752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Inversiones en fideicomisos del Poder Legislativo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Fideicomisos, Mandatos y Contratos Análogos del Poder Legislativo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2.1.6.4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Fondos de Fideicomisos, Mandatos y Contratos Análogos a Corto Plazo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753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Inversiones en fideicomisos del Poder Judicial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1.2.1.3.3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Fideicomisos, Mandatos y Contratos Análogos del Poder Judicial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2.1.6.4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Fondos de Fideicomisos, Mandatos y Contratos Análogos a Corto Plazo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754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Inversiones en fideicomisos públicos no empresariales y no financieros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1.2.1.3.4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Fideicomisos, Mandatos y Contratos Análogos  públicos no empresariales y no financieros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2.1.6.4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Fondos de Fideicomisos, Mandatos y Contratos Análogos a Corto Plazo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755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Inversiones en fideicomisos públicos empresariales y no financieros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1.2.1.3.5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Fideicomisos, Mandatos y Contratos Análogos  públicos empresariales y no financieros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2.1.6.4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Fondos de Fideicomisos, Mandatos y Contratos Análogos a Corto Plazo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756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Inversiones en fideicomisos públicos financieros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1.2.1.3.6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Fideicomisos, Mandatos y Contratos Análogos  públicos financieros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2.1.6.4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Fondos de Fideicomisos, Mandatos y Contratos Análogos a Corto Plazo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757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Inversiones en fideicomisos de entidades federativas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1.2.1.3.7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Fideicomisos, Mandatos y Contratos Análogos  de Entidades Federativas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2.1.6.4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Fondos de Fideicomisos, Mandatos y Contratos Análogos a Corto Plazo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758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Inversiones en fideicomisos de municipios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1.2.1.3.8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Fideicomisos, Mandatos y Contratos Análogos  de Municipios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2.1.6.4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Fondos de Fideicomisos, Mandatos y Contratos Análogos a Corto Plazo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759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Fideicomisos de empresas privadas y particulares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1.2.1.3.9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 Fideicomisos, Mandatos y Contratos Análogos  de empresas privadas y particulares                            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2.1.6.4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Fondos de Fideicomisos, Mandatos y Contratos Análogos a Corto Plazo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761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Depósitos a LP en Moneda Nacional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1.2.1.1.1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Depósitos a LP en Moneda Nacional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Cuentas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762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Depósitos a LP en Moneda Extranjera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1.2.1.1.2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Depósitos a LP en Moneda Extranjera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2.1.1.9.9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Cuentas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811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Fondo general de participaciones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5.3.1.1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Participaciones de la Federación a Entidades Federativas y Municipios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2.1.1.4.1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Participaciones por pagar a CP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812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Fondo de fomento municipal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5.3.1.1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Participaciones de la Federación a Entidades Federativas y Municipios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2.1.1.4.1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Participaciones por pagar a CP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813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Participaciones de las entidades federativas a los municipios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5.3.1.2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Participaciones de las Entidades Federativas a los Municipios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2.1.1.4.1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Participaciones por pagar a CP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814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conceptos participables de la Federación a entidades federativas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5.3.1.1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Participaciones de la Federación a Entidades Federativas y Municipios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2.1.1.4.1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Participaciones por pagar a CP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815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conceptos participables de la Federación a municipios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5.3.1.1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Participaciones de la Federación a Entidades Federativas y Municipios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2.1.1.4.1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Participaciones por pagar a CP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816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Convenios de colaboración administrativa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5.3.1.1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Participaciones de la Federación a Entidades Federativas y Municipios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2.1.1.4.1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Participaciones por pagar a CP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831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Aportaciones de la Federación a las entidades federativas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5.3.2.1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Aportaciones de la Federación a Entidades Federativas y Municipios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2.1.1.4.2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Aportaciones por pagar a CP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832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Aportaciones de la Federación a municipios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5.3.2.1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Aportaciones de la Federación a Entidades Federativas y Municipios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2.1.1.4.2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Aportaciones por pagar a CP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833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Aportaciones de las entidades federativas a los municipios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5.3.2.2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Aportaciones de las Entidades Federativas a los Municipios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2.1.1.4.2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Aportaciones por pagar a CP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834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Aportaciones previstas en leyes y decretos al sistema de protección social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5.3.2.1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Aportaciones de la Federación a Entidades Federativas y Municipios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2.1.1.4.2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Aportaciones por pagar a CP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835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Aportaciones previstas en leyes y decretos compensatorias a entidades federativas y municipios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5.3.2.1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Aportaciones de la Federación a Entidades Federativas y Municipios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2.1.1.4.2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Aportaciones por pagar a CP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851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Convenios de reasignación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5.3.3.1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Convenios de reasignación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2.1.1.4.3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Convenios por pagar a CP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852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Convenios de descentralización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5.3.3.2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Convenios de descentralización y Otros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2.1.1.4.3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Convenios por pagar a CP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853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convenios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1 - 2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5.3.3.2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Convenios de descentralización y Otros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2.1.1.4.3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Convenios por pagar a CP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921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Intereses de la deuda interna con instituciones de crédito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5.4.1.1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Intereses de la Deuda Pública Interna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2.1.1.6.1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Intereses sobre Préstamos de Deuda Pública Interna por pagar a CP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922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Intereses derivados de la colocación de títulos y valores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5.4.1.1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Intereses de la Deuda Pública Interna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2.1.1.6.1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Intereses sobre Préstamos de Deuda Pública Interna por pagar a CP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923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Intereses por arrendamientos financieros nacionales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5.4.1.1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Intereses de la Deuda Pública Interna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2.1.1.6.1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Intereses sobre Préstamos de Deuda Pública Interna por pagar a CP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924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Intereses de la deuda externa con instituciones de crédito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5.4.1.2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Intereses de la Deuda Pública Externa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2.1.1.6.2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Intereses sobre Préstamos de Deuda Pública Externa por pagar a CP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925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Intereses de la deuda con organismos financieros Internacionales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5.4.1.2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Intereses de la Deuda Pública Externa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2.1.1.6.2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Intereses sobre Préstamos de Deuda Pública Externa por pagar a CP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926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Intereses de la deuda bilateral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5.4.1.2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Intereses de la Deuda Pública Externa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2.1.1.6.2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Intereses sobre Préstamos de Deuda Pública Externa por pagar a CP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927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Intereses derivados de la colocación de títulos y valores en el exterior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5.4.1.2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Intereses de la Deuda Pública Externa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2.1.1.6.2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Intereses sobre Préstamos de Deuda Pública Externa por pagar a CP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928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Intereses por arrendamientos financieros internacionales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5.4.1.2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Intereses de la Deuda Pública Externa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2.1.1.6.2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Intereses sobre Préstamos de Deuda Pública Externa por pagar a CP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931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Comisiones de la deuda pública interna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5.4.2.1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Comisiones de la Deuda Pública Interna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2.1.1.6.3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Comisiones de la Deuda Pública Interna por pagar a CP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932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Comisiones de la deuda pública externa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5.4.2.2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Comisiones de la Deuda Pública Externa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2.1.1.6.4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Comisiones de la Deuda Pública Externa por pagar a CP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941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Gastos de la deuda pública interna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5.4.3.1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Gastos de la Deuda Pública Interna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2.1.1.6.5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Gastos de la Deuda Pública Interna por pagar a CP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942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Gastos de la deuda pública externa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5.4.3.2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Gastos de la Deuda Pública Externa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2.1.1.6.6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Gastos de la Deuda Pública  Externa por pagar a CP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951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Costos por cobertura de la deuda pública interna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5.4.4.1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Costo por Coberturas de la Deuda Pública Interna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2.1.1.6.7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Costo por cobertura de la Deuda Pública Interna por pagar a CP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952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Costos por cobertura de la deuda pública externa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5.4.4.2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Costo por Coberturas de la deuda Pública Externa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2.1.1.6.8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Costo por cobertura de la Deuda Pública Externa por pagar a CP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961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Apoyos a intermediarios financieros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5.4.5.1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Apoyos Financieros a Intermediarios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2.1.1.6.9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Apoyos Financieros por Pagar a CP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962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Apoyos a ahorradores y deudores del Sistema Financiero Nacional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5.4.5.2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Apoyo Financieros a Ahorradores y Deudores del Sistema Financiero Nacional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2.1.1.6.9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Apoyos Financieros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112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Haberes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al Personal de carácter Permanente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Remuneración por pagar al Personal de carácter permanente a CP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113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Sueldos base al personal permanente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al Personal de carácter Permanente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Remuneración por pagar al Personal de carácter permanente a CP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114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Remuneraciones por adscripción laboral en el extranjero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al Personal de carácter Permanente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Remuneración por pagar al Personal de carácter permanente a CP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121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Honorarios asimilables a salarios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al Personal de carácter Transitorio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Remuneración por pagar al Personal de carácter transitorio a CP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122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Sueldos base al personal eventual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al Personal de carácter Transitorio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Remuneración por pagar al Personal de carácter transitorio a </w:t>
            </w: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 xml:space="preserve">CP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123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Retribuciones por servicios de carácter social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al Personal de carácter Transitorio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Remuneración por pagar al Personal de carácter transitorio a CP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124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Retribución a los representantes de los trabajadores y de los patrones en la Junta de Conciliación y Arbitraje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al Personal de carácter Transitorio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Remuneración por pagar al Personal de carácter transitorio a CP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131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Primas por años de servicios efectivos prestados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Adicionales y Especiales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Remuneraciones Adicionales y Especiales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132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Primas de vacaciones, dominical y gratificación de fin de año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Adicionales y Especiales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Remuneraciones Adicionales y Especiales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133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Horas extraordinarias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Adicionales y Especiales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Remuneraciones Adicionales y Especiales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134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Compensaciones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Adicionales y Especiales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Remuneraciones Adicionales y Especiales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135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Sobrehaberes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Adicionales y Especiales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Remuneraciones Adicionales y Especiales por Pagar a CP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136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Asignaciones de técnico, de mando, por comisión, de vuelo y de técnico especial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Adicionales y Especiales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Remuneraciones Adicionales y Especiales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137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Honorarios especiales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Adicionales y Especiales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Remuneraciones Adicionales y Especiales por Pagar a CP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138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Participaciones por vigilancia en el cumplimiento de las leyes y custodia de valores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Remuneraciones Adicionales y Especiales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Remuneraciones Adicionales y Especiales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141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Aportaciones de seguridad social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sz w:val="20"/>
              </w:rPr>
            </w:pPr>
            <w:r w:rsidRPr="00913B08">
              <w:rPr>
                <w:rFonts w:ascii="Calibri" w:hAnsi="Calibri"/>
                <w:sz w:val="20"/>
              </w:rPr>
              <w:t>5.1.1.4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sz w:val="20"/>
              </w:rPr>
            </w:pPr>
            <w:r w:rsidRPr="00913B08">
              <w:rPr>
                <w:rFonts w:ascii="Calibri" w:hAnsi="Calibri"/>
                <w:sz w:val="20"/>
              </w:rPr>
              <w:t xml:space="preserve">Seguridad Social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sz w:val="20"/>
              </w:rPr>
            </w:pPr>
            <w:r w:rsidRPr="00913B08">
              <w:rPr>
                <w:rFonts w:ascii="Calibri" w:hAnsi="Calibri"/>
                <w:sz w:val="20"/>
              </w:rPr>
              <w:t>2.1.1.1.4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sz w:val="20"/>
              </w:rPr>
            </w:pPr>
            <w:r w:rsidRPr="00913B08">
              <w:rPr>
                <w:rFonts w:ascii="Calibri" w:hAnsi="Calibri"/>
                <w:sz w:val="20"/>
              </w:rPr>
              <w:t xml:space="preserve">Seguridad Social y Seguros por pagar a CP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142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Aportaciones a fondos de vivienda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sz w:val="20"/>
              </w:rPr>
            </w:pPr>
            <w:r w:rsidRPr="00913B08">
              <w:rPr>
                <w:rFonts w:ascii="Calibri" w:hAnsi="Calibri"/>
                <w:sz w:val="20"/>
              </w:rPr>
              <w:t>5.1.1.4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sz w:val="20"/>
              </w:rPr>
            </w:pPr>
            <w:r w:rsidRPr="00913B08">
              <w:rPr>
                <w:rFonts w:ascii="Calibri" w:hAnsi="Calibri"/>
                <w:sz w:val="20"/>
              </w:rPr>
              <w:t xml:space="preserve">Seguridad Social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sz w:val="20"/>
              </w:rPr>
            </w:pPr>
            <w:r w:rsidRPr="00913B08">
              <w:rPr>
                <w:rFonts w:ascii="Calibri" w:hAnsi="Calibri"/>
                <w:sz w:val="20"/>
              </w:rPr>
              <w:t>2.1.1.1.4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sz w:val="20"/>
              </w:rPr>
            </w:pPr>
            <w:r w:rsidRPr="00913B08">
              <w:rPr>
                <w:rFonts w:ascii="Calibri" w:hAnsi="Calibri"/>
                <w:sz w:val="20"/>
              </w:rPr>
              <w:t xml:space="preserve">Seguridad Social y Seguros por pagar a CP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143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Aportaciones al sistema para el retiro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sz w:val="20"/>
              </w:rPr>
            </w:pPr>
            <w:r w:rsidRPr="00913B08">
              <w:rPr>
                <w:rFonts w:ascii="Calibri" w:hAnsi="Calibri"/>
                <w:sz w:val="20"/>
              </w:rPr>
              <w:t>5.1.1.4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sz w:val="20"/>
              </w:rPr>
            </w:pPr>
            <w:r w:rsidRPr="00913B08">
              <w:rPr>
                <w:rFonts w:ascii="Calibri" w:hAnsi="Calibri"/>
                <w:sz w:val="20"/>
              </w:rPr>
              <w:t xml:space="preserve">Seguridad Social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sz w:val="20"/>
              </w:rPr>
            </w:pPr>
            <w:r w:rsidRPr="00913B08">
              <w:rPr>
                <w:rFonts w:ascii="Calibri" w:hAnsi="Calibri"/>
                <w:sz w:val="20"/>
              </w:rPr>
              <w:t>2.1.1.1.4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sz w:val="20"/>
              </w:rPr>
            </w:pPr>
            <w:r w:rsidRPr="00913B08">
              <w:rPr>
                <w:rFonts w:ascii="Calibri" w:hAnsi="Calibri"/>
                <w:sz w:val="20"/>
              </w:rPr>
              <w:t xml:space="preserve">Seguridad Social y Seguros por pagar a CP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144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Aportaciones para seguros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sz w:val="20"/>
              </w:rPr>
            </w:pPr>
            <w:r w:rsidRPr="00913B08">
              <w:rPr>
                <w:rFonts w:ascii="Calibri" w:hAnsi="Calibri"/>
                <w:sz w:val="20"/>
              </w:rPr>
              <w:t>5.1.1.4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sz w:val="20"/>
              </w:rPr>
            </w:pPr>
            <w:r w:rsidRPr="00913B08">
              <w:rPr>
                <w:rFonts w:ascii="Calibri" w:hAnsi="Calibri"/>
                <w:sz w:val="20"/>
              </w:rPr>
              <w:t xml:space="preserve">Seguridad Social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sz w:val="20"/>
              </w:rPr>
            </w:pPr>
            <w:r w:rsidRPr="00913B08">
              <w:rPr>
                <w:rFonts w:ascii="Calibri" w:hAnsi="Calibri"/>
                <w:sz w:val="20"/>
              </w:rPr>
              <w:t>2.1.1.1.4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sz w:val="20"/>
              </w:rPr>
            </w:pPr>
            <w:r w:rsidRPr="00913B08">
              <w:rPr>
                <w:rFonts w:ascii="Calibri" w:hAnsi="Calibri"/>
                <w:sz w:val="20"/>
              </w:rPr>
              <w:t xml:space="preserve">Seguridad Social y Seguros por pagar a CP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151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Cuotas para el fondo de ahorro y fondo de trabajo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Otras prestaciones sociales y económicas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prestaciones sociales y económicas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152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Indemnizaciones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Otras prestaciones sociales y económicas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prestaciones sociales y económicas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153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Prestaciones y haberes de retiro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Otras prestaciones sociales y económicas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prestaciones sociales y económicas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154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Prestaciones contractuales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Otras prestaciones sociales y económicas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prestaciones sociales y económicas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155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Apoyos a la capacitación de los servidores públicos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Otras prestaciones sociales y económicas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prestaciones sociales y económicas por pagar a CP</w:t>
            </w:r>
          </w:p>
        </w:tc>
      </w:tr>
      <w:tr w:rsidR="000F247D" w:rsidRPr="00913B08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159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prestaciones sociales y económicas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Otras prestaciones sociales y económicas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Otras prestaciones sociales y económicas por pagar a CP</w:t>
            </w:r>
          </w:p>
        </w:tc>
      </w:tr>
      <w:tr w:rsidR="000F247D" w:rsidRPr="0036304C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171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Estímulos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Pago de estímulos a servidores públicos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>
            <w:pPr>
              <w:rPr>
                <w:rFonts w:ascii="Calibri" w:hAnsi="Calibri"/>
                <w:color w:val="000000"/>
                <w:sz w:val="20"/>
                <w:lang w:val="pt-PT"/>
              </w:rPr>
            </w:pPr>
            <w:r w:rsidRPr="0036304C">
              <w:rPr>
                <w:rFonts w:ascii="Calibri" w:hAnsi="Calibri"/>
                <w:color w:val="000000"/>
                <w:sz w:val="20"/>
                <w:lang w:val="pt-PT"/>
              </w:rPr>
              <w:t xml:space="preserve">Estímulos a servidores públicos por pagar a CP     </w:t>
            </w:r>
          </w:p>
        </w:tc>
      </w:tr>
      <w:tr w:rsidR="000F247D" w:rsidRPr="0036304C" w:rsidTr="00913B08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172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Recompensas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Pago de estímulos a servidores públicos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2.1.1.1.6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>
            <w:pPr>
              <w:rPr>
                <w:rFonts w:ascii="Calibri" w:hAnsi="Calibri"/>
                <w:color w:val="000000"/>
                <w:sz w:val="20"/>
                <w:lang w:val="pt-PT"/>
              </w:rPr>
            </w:pPr>
            <w:r w:rsidRPr="0036304C">
              <w:rPr>
                <w:rFonts w:ascii="Calibri" w:hAnsi="Calibri"/>
                <w:color w:val="000000"/>
                <w:sz w:val="20"/>
                <w:lang w:val="pt-PT"/>
              </w:rPr>
              <w:t xml:space="preserve">Estímulos a servidores públicos por pagar a CP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181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Impuesto sobre nóminas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Impuestos Sobre Nóminas y Otros que se Deriven de una Relación Laboral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A6642B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2.1.1.7.</w:t>
            </w:r>
            <w:r w:rsidR="00A6642B">
              <w:rPr>
                <w:rFonts w:ascii="Calibri" w:hAnsi="Calibri"/>
                <w:color w:val="000000"/>
                <w:sz w:val="20"/>
              </w:rPr>
              <w:t>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Impuestos Sobre Nómina y Otros que Deriven de una Relación Laboral por Pagar a CP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182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impuestos derivados de una relación laboral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5.1.1.7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Impuestos Sobre Nóminas y Otros que se Deriven de una Relación Laboral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A6642B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2.1.1.7.</w:t>
            </w:r>
            <w:r w:rsidR="00A6642B">
              <w:rPr>
                <w:rFonts w:ascii="Calibri" w:hAnsi="Calibri"/>
                <w:color w:val="000000"/>
                <w:sz w:val="20"/>
              </w:rPr>
              <w:t>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Impuestos Sobre Nómina y Otros que Deriven de una Relación Laboral por Pagar a CP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211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Materiales, útiles y equipos menores de oficina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de Administración, Emisión de documentos y Artículos Oficiales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212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Materiales y útiles de impresión y reproducción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de Administración, Emisión de documentos y Artículos Oficiales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213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 estadístico y geográfico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de Administración, Emisión de documentos y Artículos Oficiales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214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Materiales, útiles y equipos menores de tecnologías de la información y comunicaciones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de Administración, Emisión de documentos y Artículos Oficiales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215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 impreso e información digital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de Administración, Emisión de documentos y Artículos Oficiales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216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 de limpieza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de Administración, Emisión de documentos y Artículos Oficiales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217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Materiales y útiles de enseñanza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de Administración, Emisión de documentos y Artículos Oficiales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218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Materiales para el registro e identificación de bienes y personas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de Administración, Emisión de documentos y Artículos Oficiales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221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Productos alimenticios para personas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Alimentos y Utensilios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222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Productos alimenticios para animales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Alimentos y Utensilios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223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Utensilios para el servicio de alimentación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Alimentos y Utensilios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231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Productos alimenticios, agropecuarios y forestales adquiridos como materia prima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Materias Primas y Materiales de Producción y Comercialización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232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Insumos textiles adquiridos como materia prima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Materias Primas y Materiales de Producción y Comercialización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233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Productos de papel, cartón e impresos adquiridos como materia prima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Materias Primas y Materiales de Producción y Comercialización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234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Combustibles, lubricantes, aditivos, carbón y sus derivados adquiridos como materia prima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Materias Primas y Materiales de Producción y Comercialización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235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Productos químicos, farmacéuticos y de laboratorio adquiridos como materia prima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Materias Primas y Materiales de Producción y Comercialización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236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Productos metálicos y a base de minerales no metálicos adquiridos como materia prima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Materias Primas y Materiales de Producción y Comercialización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237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Productos de cuero, piel, plástico y hule adquiridos como materia prima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Materias Primas y Materiales de Producción y Comercialización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238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Mercancías adquiridas para su Comercialización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Materias Primas y Materiales de Producción y Comercialización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239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productos adquiridos como materia prima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Materias Primas y Materiales de Producción y Comercialización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241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Productos minerales no metálicos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Artículos de Construcción y de reparación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242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Cemento y productos de concreto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Artículos de Construcción y de reparación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243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Cal, yeso y productos de yeso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Artículos de Construcción y de reparación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244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Madera y productos de madera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Artículos de Construcción y de reparación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245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Vidrio y productos de vidrio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Artículos de Construcción y de reparación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246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 eléctrico y electrónico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Artículos de Construcción y de reparación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247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Artículos metálicos para la construcción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Artículos de Construcción y de reparación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248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Materiales complementarios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Artículos de Construcción y de reparación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249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materiales y artículos de construcción y reparación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Artículos de Construcción y de reparación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251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Productos químicos básicos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Productos Químicos, Farmacéuticos y de Laboratorio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252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Fertilizantes, pesticidas y otros agroquímicos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Productos Químicos, Farmacéuticos y de Laboratorio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253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Medicinas y productos farmacéuticos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Productos Químicos, Farmacéuticos y de Laboratorio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254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Materiales, accesorios y suministros médicos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Productos Químicos, Farmacéuticos y de Laboratorio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255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Materiales, accesorios y suministros de laboratorio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Productos Químicos, Farmacéuticos y de Laboratorio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256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Fibras sintéticas, hules, plásticos y derivados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Productos Químicos, Farmacéuticos y de Laboratorio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259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productos químicos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Productos Químicos, Farmacéuticos y de Laboratorio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261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Combustibles, lubricantes y aditivos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Combustibles, Lubricantes y Aditivos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262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Carbón y sus derivados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Combustibles, Lubricantes y Aditivos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271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Vestuario y uniformes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Vestuario, Blancos, Prendas de Protección y Artículos Deportivos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272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Prendas de seguridad y protección personal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Vestuario, Blancos, Prendas de Protección y Artículos Deportivos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273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Artículos deportivos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Vestuario, Blancos, Prendas de Protección y Artículos Deportivos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274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Productos textiles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Vestuario, Blancos, Prendas de Protección y Artículos Deportivos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275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Blancos y otros productos textiles, excepto prendas de vestir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Vestuario, Blancos, Prendas de Protección y Artículos Deportivos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281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Sustancias y materiales explosivos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5.1.2.8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suministros para Seguridad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282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Materiales de seguridad pública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5.1.2.8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suministros para Seguridad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283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Prendas de protección para seguridad pública y nacional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5.1.2.8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Materiales y suministros para Seguridad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291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Herramientas menores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Herramientas, Refacciones y Accesorios menores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292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Refacciones y accesorios menores de edificios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Herramientas, Refacciones y Accesorios menores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293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Refacciones y accesorios menores de mobiliario y equipo de administración, educacional y recreativo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Herramientas, Refacciones y Accesorios menores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294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Refacciones y accesorios menores de equipo de cómputo y tecnologías de la información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Herramientas, Refacciones y Accesorios menores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295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Refacciones y accesorios menores de equipo e instrumental médico y de laboratorio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Herramientas, Refacciones y Accesorios menores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296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Refacciones y accesorios menores de equipo de transporte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Herramientas, Refacciones y Accesorios menores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297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Refacciones y accesorios menores de equipo de defensa y seguridad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Herramientas, Refacciones y Accesorios menores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298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Refacciones y accesorios menores de maquinaria y otros equipos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Herramientas, Refacciones y Accesorios menores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299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Refacciones y accesorios menores otros bienes muebles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5.1.2.9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Herramientas, Refacciones y Accesorios menores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311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Energía eléctrica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Básicos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312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Gas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Básicos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313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Agua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Básicos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314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Telefonía tradicional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Básicos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315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Telefonía celular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Básicos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316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telecomunicaciones y satélites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Básicos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317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acceso de Internet, redes y procesamiento de información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Básicos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318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postales y telegráficos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Básicos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319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integrales y otros servicios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5.1.3.1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Básicos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321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Arrendamiento de terrenos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Arrendamiento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322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Arrendamiento de edificios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Arrendamiento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323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Arrendamiento de mobiliario y equipo de administración, educacional y recreativo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Arrendamiento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324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Arrendamiento de equipo e instrumental médico y de laboratorio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Arrendamiento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325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Arrendamiento de equipo de transporte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Arrendamiento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326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Arrendamiento de maquinaria, otros equipos y herramientas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Arrendamiento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327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Arrendamiento de activos intangibles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Arrendamiento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329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arrendamientos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Arrendamiento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331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legales, de contabilidad, auditoría y relacionados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Profesionales, Científicos y Técnicos y Otros Servicios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332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diseño, arquitectura, ingeniería y actividades relacionadas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Profesionales, Científicos y Técnicos y Otros Servicios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333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consultoría administrativa, procesos, técnica y en tecnologías de la información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Profesionales, Científicos y Técnicos y Otros Servicios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334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capacitación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Profesionales, Científicos y Técnicos y Otros Servicios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335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investigación científica y desarrollo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Profesionales, Científicos y Técnicos y Otros Servicios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336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apoyo administrativo, traducción, fotocopiado e impresión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Profesionales, Científicos y Técnicos y Otros Servicios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337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protección y seguridad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Profesionales, Científicos y Técnicos y Otros Servicios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338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vigilancia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Profesionales, Científicos y Técnicos y Otros Servicios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339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profesionales, científicos y técnicos integrales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5.1.3.3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Profesionales, Científicos y Técnicos y Otros Servicios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341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financieros y bancarios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Financieros, Bancarios y Comerciales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342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cobranza, investigación crediticia y similar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Financieros, Bancarios y Comerciales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343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recaudación, traslado y custodia de valores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Financieros, Bancarios y Comerciales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344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Seguros de responsabilidad patrimonial y fianzas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Financieros, Bancarios y Comerciales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345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Seguro de bienes patrimoniales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Financieros, Bancarios y Comerciales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346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Almacenaje, envase y embalaje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Financieros, Bancarios y Comerciales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347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Fletes y maniobras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Financieros, Bancarios y Comerciales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348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Comisiones por ventas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Financieros, Bancarios y Comerciales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349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financieros, bancarios y Comerciales integrales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Financieros, Bancarios y Comerciales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351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Conservación y mantenimiento menor de inmuebles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Instalación, Reparación, Mantenimiento y Conservación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352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Instalación, reparación y mantenimiento de mobiliario y equipo de administración, educacional y recreativo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Instalación, Reparación, Mantenimiento y Conservación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353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Instalación, reparación y mantenimiento de equipo de cómputo y tecnología de la información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Instalación, Reparación, Mantenimiento y Conservación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354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Instalación, reparación y mantenimiento de equipo e instrumental médico y de laboratorio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Instalación, Reparación, Mantenimiento y Conservación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355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Reparación y mantenimiento de equipo de transporte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Instalación, Reparación, Mantenimiento y Conservación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356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Reparación y mantenimiento de equipo de defensa y seguridad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Instalación, Reparación, Mantenimiento y Conservación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357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Instalación, reparación y mantenimiento de maquinaria, otros equipos y herramienta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Instalación, Reparación, Mantenimiento y Conservación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358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limpieza y manejo de desechos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Instalación, Reparación, Mantenimiento y Conservación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359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jardinería y fumigación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5.1.3.5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Instalación, Reparación, Mantenimiento y Conservación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361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Difusión por radio, televisión y otros medios de mensajes sobre programas y actividades gubernamentales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Comunicación Social y Publicidad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362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Difusión por radio, televisión y otros medios de mensajes Comerciales para promover la venta de bienes o servicios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Comunicación Social y Publicidad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363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creatividad, preproducción y producción de publicidad, excepto Internet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Comunicación Social y Publicidad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364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revelado de fotografías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Comunicación Social y Publicidad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365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de la industria fílmica, del sonido y del video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Comunicación Social y Publicidad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366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 de creación y difusión de contenido exclusivamente a través de Internet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Comunicación Social y Publicidad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369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servicios de información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5.1.3.6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Comunicación Social y Publicidad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371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Pasajes aéreos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372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Pasajes terrestres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373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Pasajes marítimos, lacustres y fluviales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374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Autotransporte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375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Viáticos en el país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376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Viáticos en el extranjero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377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Gastos de instalación y traslado de menaje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378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integrales de traslado y viáticos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379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servicios de traslado y hospedaje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5.1.3.7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de Traslado y Viáticos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381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Gastos de ceremonial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5.1.3.8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Oficiales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382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Gastos de orden social y cultural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5.1.3.8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Oficiales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383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Congresos y convenciones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5.1.3.8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Oficiales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384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Exposiciones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5.1.3.8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Oficiales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385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Gastos de representación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5.1.3.8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Servicios Oficiales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391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Servicios funerarios y de cementerios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Otros Servicios Generales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392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Impuestos y derechos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Otros Servicios Generales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393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Impuestos y derechos de importación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Otros Servicios Generales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394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Sentencias y resoluciones judiciales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Otros Servicios Generales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395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Penas, multas, accesorios y actualizaciones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Otros Servicios Generales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lastRenderedPageBreak/>
              <w:t>396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gastos por responsabilidades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Otros Servicios Generales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399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Otros servicios generales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5.1.3.9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 xml:space="preserve">Otros Servicios Generales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>
            <w:pPr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/>
                <w:color w:val="000000"/>
                <w:sz w:val="20"/>
              </w:rPr>
              <w:t>2.1.1.2.1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/>
                <w:color w:val="000000"/>
                <w:sz w:val="20"/>
              </w:rPr>
              <w:t xml:space="preserve">                             </w:t>
            </w:r>
          </w:p>
        </w:tc>
      </w:tr>
    </w:tbl>
    <w:p w:rsidR="000F247D" w:rsidRPr="006D5A4F" w:rsidRDefault="000F247D" w:rsidP="00A626DF">
      <w:pPr>
        <w:rPr>
          <w:rFonts w:ascii="Calibri" w:hAnsi="Calibri" w:cs="Calibri"/>
          <w:lang w:val="es-AR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Pr="006D5A4F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  <w:sectPr w:rsidR="003507FC" w:rsidRPr="006D5A4F" w:rsidSect="004325CD">
          <w:headerReference w:type="even" r:id="rId7"/>
          <w:headerReference w:type="default" r:id="rId8"/>
          <w:footerReference w:type="default" r:id="rId9"/>
          <w:headerReference w:type="first" r:id="rId10"/>
          <w:footerReference w:type="first" r:id="rId11"/>
          <w:pgSz w:w="15840" w:h="12240" w:orient="landscape" w:code="1"/>
          <w:pgMar w:top="1701" w:right="1418" w:bottom="1701" w:left="1134" w:header="709" w:footer="567" w:gutter="0"/>
          <w:pgNumType w:start="5"/>
          <w:cols w:space="708"/>
          <w:docGrid w:linePitch="360"/>
        </w:sectPr>
      </w:pPr>
    </w:p>
    <w:p w:rsidR="000F247D" w:rsidRPr="003507FC" w:rsidRDefault="000F247D" w:rsidP="004F29BA">
      <w:pPr>
        <w:jc w:val="center"/>
        <w:rPr>
          <w:rFonts w:ascii="Calibri" w:hAnsi="Calibri" w:cs="Calibri"/>
          <w:b/>
          <w:smallCaps/>
          <w:lang w:val="es-AR"/>
        </w:rPr>
      </w:pPr>
      <w:r w:rsidRPr="003507FC">
        <w:rPr>
          <w:rFonts w:ascii="Calibri" w:hAnsi="Calibri" w:cs="Calibri"/>
          <w:b/>
          <w:smallCaps/>
          <w:lang w:val="es-AR"/>
        </w:rPr>
        <w:lastRenderedPageBreak/>
        <w:t xml:space="preserve">A.2 Matriz </w:t>
      </w:r>
      <w:r w:rsidR="003507FC" w:rsidRPr="003507FC">
        <w:rPr>
          <w:rFonts w:ascii="Calibri" w:hAnsi="Calibri" w:cs="Calibri"/>
          <w:b/>
          <w:smallCaps/>
          <w:lang w:val="es-AR"/>
        </w:rPr>
        <w:t>Pagado</w:t>
      </w:r>
      <w:r w:rsidRPr="003507FC">
        <w:rPr>
          <w:rFonts w:ascii="Calibri" w:hAnsi="Calibri" w:cs="Calibri"/>
          <w:b/>
          <w:smallCaps/>
          <w:lang w:val="es-AR"/>
        </w:rPr>
        <w:t xml:space="preserve"> de Gastos</w:t>
      </w:r>
    </w:p>
    <w:p w:rsidR="000F247D" w:rsidRPr="006D5A4F" w:rsidRDefault="000F247D" w:rsidP="004F29BA">
      <w:pPr>
        <w:rPr>
          <w:rFonts w:ascii="Calibri" w:hAnsi="Calibri" w:cs="Calibri"/>
          <w:b/>
          <w:lang w:val="es-AR"/>
        </w:rPr>
      </w:pPr>
    </w:p>
    <w:tbl>
      <w:tblPr>
        <w:tblW w:w="13985" w:type="dxa"/>
        <w:tblInd w:w="93" w:type="dxa"/>
        <w:tblLayout w:type="fixed"/>
        <w:tblLook w:val="00A0"/>
      </w:tblPr>
      <w:tblGrid>
        <w:gridCol w:w="582"/>
        <w:gridCol w:w="2953"/>
        <w:gridCol w:w="689"/>
        <w:gridCol w:w="1181"/>
        <w:gridCol w:w="1663"/>
        <w:gridCol w:w="925"/>
        <w:gridCol w:w="2660"/>
        <w:gridCol w:w="992"/>
        <w:gridCol w:w="2340"/>
      </w:tblGrid>
      <w:tr w:rsidR="000F247D" w:rsidRPr="00913B08" w:rsidTr="00913B08">
        <w:trPr>
          <w:trHeight w:val="307"/>
          <w:tblHeader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913B08" w:rsidRDefault="000F247D" w:rsidP="00913B08">
            <w:pPr>
              <w:ind w:left="-93" w:right="-91"/>
              <w:jc w:val="center"/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  <w:t>COG</w:t>
            </w:r>
          </w:p>
        </w:tc>
        <w:tc>
          <w:tcPr>
            <w:tcW w:w="29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:rsidR="000F247D" w:rsidRPr="00913B08" w:rsidRDefault="000F247D" w:rsidP="00B0323B">
            <w:pPr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  <w:t xml:space="preserve">Nombre del </w:t>
            </w:r>
            <w:r w:rsidR="00B0323B"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  <w:t>C</w:t>
            </w:r>
            <w:r w:rsidRPr="00913B08"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  <w:t>OG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  <w:t>Tipo Gasto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:rsidR="000F247D" w:rsidRPr="00913B08" w:rsidRDefault="000F247D" w:rsidP="00913B08">
            <w:pPr>
              <w:ind w:left="-137" w:right="-108"/>
              <w:jc w:val="center"/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  <w:t>Característica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  <w:t>Medio</w:t>
            </w:r>
            <w:r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  <w:t xml:space="preserve"> de</w:t>
            </w:r>
            <w:r w:rsidRPr="00913B08"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  <w:t xml:space="preserve"> pago</w:t>
            </w:r>
          </w:p>
        </w:tc>
        <w:tc>
          <w:tcPr>
            <w:tcW w:w="6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913B08" w:rsidRDefault="000F247D" w:rsidP="00913B08">
            <w:pPr>
              <w:jc w:val="center"/>
              <w:rPr>
                <w:rFonts w:ascii="Calibri" w:hAnsi="Calibri"/>
                <w:b/>
                <w:color w:val="000000"/>
                <w:sz w:val="20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Cuentas Contables</w:t>
            </w:r>
          </w:p>
        </w:tc>
      </w:tr>
      <w:tr w:rsidR="000F247D" w:rsidRPr="00913B08" w:rsidTr="00913B08">
        <w:trPr>
          <w:trHeight w:val="358"/>
          <w:tblHeader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</w:pPr>
          </w:p>
        </w:tc>
        <w:tc>
          <w:tcPr>
            <w:tcW w:w="29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</w:pPr>
          </w:p>
        </w:tc>
        <w:tc>
          <w:tcPr>
            <w:tcW w:w="6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</w:pPr>
          </w:p>
        </w:tc>
        <w:tc>
          <w:tcPr>
            <w:tcW w:w="11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</w:pPr>
          </w:p>
        </w:tc>
        <w:tc>
          <w:tcPr>
            <w:tcW w:w="16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913B08" w:rsidRDefault="000F247D" w:rsidP="00913B08">
            <w:pPr>
              <w:rPr>
                <w:rFonts w:ascii="Calibri" w:hAnsi="Calibri"/>
                <w:b/>
                <w:color w:val="000000"/>
                <w:sz w:val="20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Cargo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913B08" w:rsidRDefault="000F247D" w:rsidP="00913B08">
            <w:pPr>
              <w:rPr>
                <w:rFonts w:ascii="Calibri" w:hAnsi="Calibri"/>
                <w:b/>
                <w:color w:val="000000"/>
                <w:sz w:val="20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Cuenta Cargo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913B08" w:rsidRDefault="000F247D" w:rsidP="00913B08">
            <w:pPr>
              <w:rPr>
                <w:rFonts w:ascii="Calibri" w:hAnsi="Calibri"/>
                <w:b/>
                <w:color w:val="000000"/>
                <w:sz w:val="20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Abono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913B08" w:rsidRDefault="000F247D" w:rsidP="00913B08">
            <w:pPr>
              <w:rPr>
                <w:rFonts w:ascii="Calibri" w:hAnsi="Calibri"/>
                <w:b/>
                <w:color w:val="000000"/>
                <w:sz w:val="20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Cuenta Abono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111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Dietas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 w:right="-72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2.1.1.1.1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permanente a CP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Dietas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permanente a CP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Haberes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permanente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Haberes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permanente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Sueldos base al personal permanente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permanente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Sueldos base al personal permanente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permanente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por adscripción laboral en el extranjero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permanente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por adscripción laboral en el extranjero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permanente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Honorarios asimilables a salarios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transitorio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Honorarios asimilables a salarios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transitorio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122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Sueldos base al personal eventual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transitorio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Sueldos base al personal eventual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transitorio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Retribuciones por servicios de carácter social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transitorio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Retribuciones por servicios de carácter social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transitorio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Retribución a los representantes de los trabajadores y de los patrones en la Junta de Conciliación y Arbitraje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transitorio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Retribución a los representantes de los trabajadores y de los patrones en la Junta de Conciliación y Arbitraje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transitorio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Primas por años de servicios efectivos prestados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Primas por años de servicios efectivos prestados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Primas de vacaciones, dominical y gratificación de fin de año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Primas de vacaciones, dominical y gratificación de fin de año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Horas extraordinarias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133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Horas extraordinarias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Compensaciones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Compensaciones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Sobrehaberes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Sobrehaberes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Asignaciones de técnico, de mando, por comisión, de vuelo y de técnico especial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Asignaciones de técnico, de mando, por comisión, de vuelo y de técnico especial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Honorarios especiales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Honorarios especiales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por vigilancia en el cumplimiento de las leyes y custodia de valores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por vigilancia en el cumplimiento de las leyes y custodia de valores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Aportaciones de seguridad social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Seguridad Social y Seguros por pagar a CP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Aportaciones de seguridad social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Seguridad Social y Seguros por pagar a CP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142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a fondos de vivienda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Seguridad Social y Seguros por pagar a CP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a fondos de vivienda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Seguridad Social y Seguros por pagar a CP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al sistema para el retiro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Seguridad Social y Seguros por pagar a CP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al sistema para el retiro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Seguridad Social y Seguros por pagar a CP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Aportaciones para seguros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Seguridad Social y Seguros por pagar a CP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Aportaciones para seguros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Seguridad Social y Seguros por pagar a CP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para el fondo de ahorro y fondo de trabajo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para el fondo de ahorro y fondo de trabajo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Indemnizaciones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Indemnizaciones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Prestaciones y haberes de retiro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Prestaciones y haberes de retiro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Prestaciones contractuales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Prestaciones contractuales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Apoyos a la capacitación de los servidores públicos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155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Apoyos a la capacitación de los servidores públicos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171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Estímulos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pt-PT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pt-PT" w:eastAsia="en-US"/>
              </w:rPr>
              <w:t xml:space="preserve">Estímulos a servidores públicos por pagar a CP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171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Estímulos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pt-PT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pt-PT" w:eastAsia="en-US"/>
              </w:rPr>
              <w:t xml:space="preserve">Estímulos a servidores públicos por pagar a CP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172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Recompensas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pt-PT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pt-PT" w:eastAsia="en-US"/>
              </w:rPr>
              <w:t xml:space="preserve">Estímulos a servidores públicos por pagar a CP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172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Recompensas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pt-PT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pt-PT" w:eastAsia="en-US"/>
              </w:rPr>
              <w:t xml:space="preserve">Estímulos a servidores públicos por pagar a CP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181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 sobre nóminas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B0323B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2.1.1.7.</w:t>
            </w:r>
            <w:r w:rsidR="00B0323B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Nómina y Otros que Deriven de una Relación Laboral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181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 sobre nóminas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2.1.1.7.</w:t>
            </w:r>
            <w:r w:rsidR="00B0323B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Nómina y Otros que Deriven de una Relación Laboral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182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Otros impuestos derivados de una relación laboral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2.1.1.7.</w:t>
            </w:r>
            <w:r w:rsidR="00B0323B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Nómina y Otros que Deriven de una Relación Laboral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182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Otros impuestos derivados de una relación laboral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2.1.1.7.</w:t>
            </w:r>
            <w:r w:rsidR="00B0323B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Nómina y Otros que Deriven de una Relación Laboral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211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Materiales, útiles y equipos menores de oficina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Materiales, útiles y equipos menores de oficina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 y útiles de impresión y reproducción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 y útiles de impresión y reproducción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Material estadístico y geográfico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Material estadístico y geográfico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Materiales, útiles y equipos menores de tecnologías de la información y comunicaciones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Materiales, útiles y equipos menores de tecnologías de la información y comunicaciones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 impreso e información digital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 impreso e información digital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216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Material de limpieza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Material de limpieza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 y útiles de enseñanza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 y útiles de enseñanza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 para el registro e identificación de bienes y personas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 para el registro e identificación de bienes y personas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alimenticios para personas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alimenticios para personas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alimenticios para animales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alimenticios para animales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223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Utensilios para el servicio de alimentación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Utensilios para el servicio de alimentación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Productos alimenticios, agropecuarios y forestales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Productos alimenticios, agropecuarios y forestales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Insumos textiles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Insumos textiles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Productos de papel, cartón e impresos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Productos de papel, cartón e impresos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Combustibles, lubricantes, aditivos, carbón y sus derivados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Combustibles, lubricantes, aditivos, carbón y sus derivados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235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Productos químicos, farmacéuticos y de laboratorio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Productos químicos, farmacéuticos y de laboratorio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Productos metálicos y a base de minerales no metálicos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Productos metálicos y a base de minerales no metálicos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Productos de cuero, piel, plástico y hule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Productos de cuero, piel, plástico y hule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Mercancías adquiridas para su Comercialización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Mercancías adquiridas para su Comercialización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Otros productos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Otros productos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241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minerales no metálicos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minerales no metálicos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Cemento y productos de concreto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Cemento y productos de concreto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Cal, yeso y productos de yeso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Cal, yeso y productos de yeso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Madera y productos de madera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Madera y productos de madera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Vidrio y productos de vidrio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Vidrio y productos de vidrio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246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Material eléctrico y electrónico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Material eléctrico y electrónico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Artículos metálicos para la construcción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Artículos metálicos para la construcción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Materiales complementarios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Materiales complementarios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Otros materiales y artículos de construcción y reparación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Otros materiales y artículos de construcción y reparación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químicos básicos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químicos básicos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252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Fertilizantes, pesticidas y otros agroquímicos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Fertilizantes, pesticidas y otros agroquímicos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Medicinas y productos farmacéuticos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Medicinas y productos farmacéuticos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Materiales, accesorios y suministros médicos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Materiales, accesorios y suministros médicos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Materiales, accesorios y suministros de laboratorio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Materiales, accesorios y suministros de laboratorio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Fibras sintéticas, hules, plásticos y derivados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Fibras sintéticas, hules, plásticos y derivados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259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productos químicos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productos químicos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261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Combustibles, lubricantes y aditivos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261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Combustibles, lubricantes y aditivos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262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Carbón y sus derivados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262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Carbón y sus derivados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271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Vestuario y uniformes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271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Vestuario y uniformes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272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Prendas de seguridad y protección personal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272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Prendas de seguridad y protección personal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273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Artículos deportivos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273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Artículos deportivos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274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textiles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274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textiles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275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Blancos y otros productos textiles, excepto prendas de vestir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275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Blancos y otros productos textiles, excepto prendas de vestir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281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Sustancias y materiales explosivos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281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Sustancias y materiales explosivos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282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Materiales de seguridad pública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282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Materiales de seguridad pública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283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Prendas de protección para seguridad pública y nacional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283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Prendas de protección para seguridad pública y nacional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Herramientas menores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Herramientas menores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edificios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edificios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mobiliario y equipo de administración, educacional y recreativo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mobiliario y equipo de administración, educacional y recreativo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equipo de cómputo y tecnologías de la información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294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equipo de cómputo y tecnologías de la información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equipo e instrumental médico y de laboratorio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equipo e instrumental médico y de laboratorio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equipo de transporte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equipo de transporte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equipo de defensa y seguridad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equipo de defensa y seguridad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maquinaria y otros equipos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maquinaria y otros equipos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299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otros bienes muebles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otros bienes muebles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Energía eléctrica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Energía eléctrica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Gas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Gas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Agua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Agua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Telefonía tradicional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Telefonía tradicional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315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Telefonía celular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Telefonía celular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telecomunicaciones y satélites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telecomunicaciones y satélites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acceso de Internet, redes y procesamiento de información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acceso de Internet, redes y procesamiento de información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Servicios postales y telegráficos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Servicios postales y telegráficos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integrales y otros servicios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integrales y otros servicios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321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Arrendamiento de terrenos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Arrendamiento de terrenos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Arrendamiento de edificios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Arrendamiento de edificios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Arrendamiento de mobiliario y equipo de administración, educacional y recreativo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Arrendamiento de mobiliario y equipo de administración, educacional y recreativo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Arrendamiento de equipo e instrumental médico y de laboratorio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Arrendamiento de equipo e instrumental médico y de laboratorio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Arrendamiento de equipo de transporte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Arrendamiento de equipo de transporte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326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Arrendamiento de maquinaria, otros equipos y herramientas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Arrendamiento de maquinaria, otros equipos y herramientas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Arrendamiento de activos intangibles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Arrendamiento de activos intangibles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Arrendamiento financiero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C0C0C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C0C0C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Arrendamiento financiero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C0C0C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C0C0C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arrendamientos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arrendamientos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legales, de contabilidad, auditoría y relacionados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legales, de contabilidad, auditoría y relacionados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332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diseño, arquitectura, ingeniería y actividades relacionadas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diseño, arquitectura, ingeniería y actividades relacionadas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consultoría administrativa, procesos, técnica y en tecnologías de la información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consultoría administrativa, procesos, técnica y en tecnologías de la información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Servicios de capacitación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Servicios de capacitación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investigación científica y desarrollo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investigación científica y desarrollo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apoyo administrativo, traducción, fotocopiado e impresión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336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apoyo administrativo, traducción, fotocopiado e impresión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protección y seguridad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protección y seguridad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Servicios de vigilancia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Servicios de vigilancia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profesionales, científicos y técnicos integrales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profesionales, científicos y técnicos integrales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Servicios financieros y bancarios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Servicios financieros y bancarios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cobranza, investigación crediticia y similar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342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cobranza, investigación crediticia y similar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recaudación, traslado y custodia de valores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recaudación, traslado y custodia de valores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Seguros de responsabilidad patrimonial y fianzas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Seguros de responsabilidad patrimonial y fianzas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Seguro de bienes patrimoniales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Seguro de bienes patrimoniales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Almacenaje, envase y embalaje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Almacenaje, envase y embalaje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Fletes y maniobras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347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Fletes y maniobras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Comisiones por ventas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Comisiones por ventas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financieros, bancarios y Comerciales integrales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financieros, bancarios y Comerciales integrales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Conservación y mantenimiento menor de inmuebles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Conservación y mantenimiento menor de inmuebles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Instalación, reparación y mantenimiento de mobiliario y equipo de administración, educacional y recreativo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Instalación, reparación y mantenimiento de mobiliario y equipo de administración, educacional y recreativo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353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Instalación, reparación y mantenimiento de equipo de cómputo y tecnología de la información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Instalación, reparación y mantenimiento de equipo de cómputo y tecnología de la información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Instalación, reparación y mantenimiento de equipo e instrumental médico y de laboratorio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Instalación, reparación y mantenimiento de equipo e instrumental médico y de laboratorio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Reparación y mantenimiento de equipo de transporte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Reparación y mantenimiento de equipo de transporte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Reparación y mantenimiento de equipo de defensa y seguridad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Reparación y mantenimiento de equipo de defensa y seguridad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Instalación, reparación y mantenimiento de maquinaria, otros equipos y herramienta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357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Instalación, reparación y mantenimiento de maquinaria, otros equipos y herramienta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limpieza y manejo de desechos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limpieza y manejo de desechos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jardinería y fumigación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jardinería y fumigación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Difusión por radio, televisión y otros medios de mensajes sobre programas y actividades gubernamentales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Difusión por radio, televisión y otros medios de mensajes sobre programas y actividades gubernamentales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Difusión por radio, televisión y otros medios de mensajes Comerciales para promover la venta de bienes o servicios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Difusión por radio, televisión y otros medios de mensajes Comerciales para promover la venta de bienes o servicios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363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creatividad, preproducción y producción de publicidad, excepto Internet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creatividad, preproducción y producción de publicidad, excepto Internet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revelado de fotografías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revelado de fotografías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la industria fílmica, del sonido y del video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la industria fílmica, del sonido y del video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 de creación y difusión de contenido exclusivamente a través de Internet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 de creación y difusión de contenido exclusivamente a través de Internet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servicios de información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servicios de información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371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Pasajes aéreos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Pasajes aéreos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Pasajes terrestres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Pasajes terrestres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Pasajes marítimos, lacustres y fluviales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Pasajes marítimos, lacustres y fluviales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Autotransporte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Autotransporte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Viáticos en el país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Viáticos en el país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376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Viáticos en el extranjero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Viáticos en el extranjero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Gastos de instalación y traslado de menaje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Gastos de instalación y traslado de menaje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integrales de traslado y viáticos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integrales de traslado y viáticos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Otros servicios de traslado y hospedaje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Otros servicios de traslado y hospedaje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381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Gastos de ceremonial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381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Gastos de ceremonial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382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Gastos de orden social y cultural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382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Gastos de orden social y cultural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383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Congresos y convenciones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383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Congresos y convenciones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384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Exposiciones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384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Exposiciones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385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Gastos de representación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385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Gastos de representación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funerarios y de cementerios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funerarios y de cementerios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392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y derechos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y derechos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y derechos de importación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y derechos de importación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Sentencias y resoluciones judiciales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Sentencias y resoluciones judiciales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Penas, multas, accesorios y actualizaciones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Penas, multas, accesorios y actualizaciones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gastos por responsabilidades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gastos por responsabilidades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399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servicios generales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servicios generales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Asignaciones presupuestarias al Poder Ejecutivo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y Asignaciones al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Asignaciones presupuestarias al Poder Ejecutivo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y Asignaciones al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Asignaciones presupuestarias al Poder Legislativo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y Asignaciones al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Asignaciones presupuestarias al Poder Legislativo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y Asignaciones al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Asignaciones presupuestarias al Poder Judicial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y Asignaciones al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Asignaciones presupuestarias al Poder Judicial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y Asignaciones al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Asignaciones presupuestarias a Organos Autónomos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y Asignaciones al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Asignaciones presupuestarias a Organos Autónomos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y Asignaciones al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415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otorgadas a entidades paraestatales no empresariales y no financieras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y Asignaciones al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otorgadas a entidades paraestatales no empresariales y no financieras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y Asignaciones al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otorgadas a entidades paraestatales empresariales y no financieras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y Asignaciones al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otorgadas a entidades paraestatales empresariales y no financieras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y Asignaciones al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otorgadas a fideicomisos públicos empresariales y no financieros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y Asignaciones al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otorgadas a fideicomisos públicos empresariales y no financieros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y Asignaciones al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otorgadas a instituciones paraestatales públicas financieras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y Asignaciones al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otorgadas a instituciones paraestatales públicas financieras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y Asignaciones al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Transferencias internas otorgadas a fideicomisos </w:t>
            </w: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lastRenderedPageBreak/>
              <w:t>públicos financieros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Transferencias Internas y Asignaciones al Sector </w:t>
            </w: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lastRenderedPageBreak/>
              <w:t>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419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otorgadas a fideicomisos públicos financieros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y Asignaciones al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otorgadas a entidades paraestatales no empresariales y no financieras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al Resto del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otorgadas a entidades paraestatales no empresariales y no financieras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al Resto del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otorgadas para entidades paraestatales empresariales y no financieras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al Resto del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otorgadas para entidades paraestatales empresariales y no financieras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al Resto del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otorgadas para instituciones paraestatales públicas financieras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al Resto del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otorgadas para instituciones paraestatales públicas financieras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al Resto del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otorgadas a entidades federativas y municipios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 / Origen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al Resto del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otorgadas a entidades federativas y municipios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 / Origen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al Resto del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Transferencias otorgadas a entidades federativas y </w:t>
            </w: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lastRenderedPageBreak/>
              <w:t>municipios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 / Origen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al Resto del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424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otorgadas a entidades federativas y municipios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 / Origen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al Resto del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 fideicomisos de entidades federativas y municipios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 / Origen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al Resto del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 fideicomisos de entidades federativas y municipios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 / Origen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al Resto del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 fideicomisos de entidades federativas y municipios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 / Origen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al Resto del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 fideicomisos de entidades federativas y municipios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 / Origen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al Resto del Sector Público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Subsidios a la producción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Subsidios y Subvenciones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Subsidios a la producción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Subsidios y Subvenciones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Subsidios a la distribución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Subsidios y Subvenciones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Subsidios a la distribución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Subsidios y Subvenciones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Subsidios a la inversión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Subsidios y Subvenciones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Subsidios a la inversión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Subsidios y Subvenciones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Subsidios a la prestación de servicios públicos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Subsidios y Subvenciones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Subsidios a la prestación de servicios públicos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Subsidios y Subvenciones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435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Subsidios para cubrir diferenciales de tasas de interés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Subsidios y Subvenciones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Subsidios para cubrir diferenciales de tasas de interés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Subsidios y Subvenciones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Subsidios a la vivienda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Subsidios y Subvenciones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Subsidios a la vivienda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Subsidios y Subvenciones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Subvenciones al consumo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Subsidios y Subvenciones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Subvenciones al consumo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Subsidios y Subvenciones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Ayudas sociales a personas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Ayudas Sociales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Ayudas sociales a personas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Ayudas Sociales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Becas y otras ayudas para programas de capacitación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Ayudas Sociales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Becas y otras ayudas para programas de capacitación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Ayudas Sociales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Ayudas sociales a instituciones de enseñanza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Ayudas Sociales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Ayudas sociales a instituciones de enseñanza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Ayudas Sociales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Ayudas sociales a actividades científicas o académicas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Ayudas Sociales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Ayudas sociales a actividades científicas o académicas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Ayudas Sociales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Ayudas sociales a instituciones sin fines de lucro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Ayudas Sociales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Ayudas sociales a instituciones sin fines de lucro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Ayudas Sociales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Ayudas sociales a cooperativas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Ayudas Sociales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446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Ayudas sociales a cooperativas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Ayudas Sociales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Ayudas sociales a entidades de interés público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Ayudas Sociales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Ayudas sociales a entidades de interés público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Ayudas Sociales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Ayudas por desastres naturales y otros siniestros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Ayudas Sociales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Ayudas por desastres naturales y otros siniestros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Ayudas Sociales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451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Pensiones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Pensiones y Jubilaciones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451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Pensiones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Pensiones y Jubilaciones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452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Jubilaciones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Pensiones y Jubilaciones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452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Jubilaciones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Pensiones y Jubilaciones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461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 fideicomisos del Poder Ejecutivo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Transferencias a Fideicomisos, Mandatos y Contratos Análogos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461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 fideicomisos del Poder Ejecutivo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Transferencias a Fideicomisos, Mandatos y Contratos Análogos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462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 fideicomisos del Poder Legislativo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Transferencias a Fideicomisos, Mandatos y Contratos Análogos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462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 fideicomisos del Poder Legislativo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Transferencias a Fideicomisos, Mandatos y Contratos Análogos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463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 fideicomisos del Poder Judicial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Transferencias a Fideicomisos, Mandatos y Contratos Análogos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463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 fideicomisos del Poder Judicial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Transferencias a Fideicomisos, Mandatos y Contratos Análogos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464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 fideicomisos públicos de entidades paraestatales no empresariales y no financieras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Transferencias a Fideicomisos, Mandatos y Contratos Análogos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464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 fideicomisos públicos de entidades paraestatales no empresariales y no financieras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Transferencias a Fideicomisos, Mandatos y Contratos Análogos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465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 fideicomisos públicos de entidades paraestatales empresariales y no financieras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Transferencias a Fideicomisos, Mandatos y Contratos Análogos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465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 fideicomisos públicos de entidades paraestatales empresariales y no financieras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Transferencias a Fideicomisos, Mandatos y Contratos Análogos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466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 fideicomisos de instituciones públicas financieras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Transferencias a Fideicomisos, Mandatos y Contratos Análogos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466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 fideicomisos de instituciones públicas financieras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Transferencias a Fideicomisos, Mandatos y Contratos Análogos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491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Transferencias para gobiernos extranjeros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Transferencias al Exterior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491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Transferencias para gobiernos extranjeros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Transferencias al Exterior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492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Transferencias para organismos internacionales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Transferencias al Exterior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492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Transferencias para organismos internacionales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Transferencias al Exterior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493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para el sector privado externo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Transferencias al Exterior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493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para el sector privado externo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2.1.1.5.4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Transferencias al Exterior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511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Muebles de oficina y estantería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511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Muebles de oficina y estantería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512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Muebles, excepto de oficina y estantería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512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Muebles, excepto de oficina y estantería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513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artísticos, culturales y científicos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513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artísticos, culturales y científicos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514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Objetos de valor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514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Objetos de valor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515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Equipo de cómputo y de tecnologías de la información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515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Equipo de cómputo y de tecnologías de la información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519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Otros mobiliarios y equipos de administración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519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Otros mobiliarios y equipos de administración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Equipos y aparatos audiovisuales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Equipos y aparatos audiovisuales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Aparatos deportivos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Aparatos deportivos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Cámaras Fotográficas y de video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Cámaras Fotográficas y de video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529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 mobiliario y equipo educacional y recreativo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 mobiliario y equipo educacional y recreativo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Equipo médico y de laboratorio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Inmuebles, Muebles e Intangibles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Equipo médico y de laboratorio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Inmuebles, Muebles e Intangibles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532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Instrumental médico y de laboratorio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Inmuebles, Muebles e Intangibles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532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Instrumental médico y de laboratorio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Inmuebles, Muebles e Intangibles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541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Automóviles y camiones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541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Automóviles y camiones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542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Carrocerías y remolques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542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Carrocerías y remolques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543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Equipo aeroespacial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543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Equipo aeroespacial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544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Equipo ferroviario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544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Equipo ferroviario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545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Embarcaciones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545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Embarcaciones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549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equipos de transporte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549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equipos de transporte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551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Equipo de defensa y seguridad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551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Equipo de defensa y seguridad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561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Maquinaria y equipo agropecuario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561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Maquinaria y equipo agropecuario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562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Maquinaria y equipo industrial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562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Maquinaria y equipo industrial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563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Maquinaria y equipo de construcción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563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Maquinaria y equipo de construcción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564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Sistemas de aire acondicionado, calefacción y de refrigeración industrial y Comercial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564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Sistemas de aire acondicionado, calefacción y de refrigeración industrial y Comercial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565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Equipo de comunicación y telecomunicación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565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Equipo de comunicación y telecomunicación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566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Equipos de Generación Eléctrica, Aparatos y Accesorios Eléctricos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566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Equipos de Generación Eléctrica, Aparatos y Accesorios Eléctricos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567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Herramientas y máquinas-herramienta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567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Herramientas y máquinas-herramienta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569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equipos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569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equipos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571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Bovinos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571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Bovinos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572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Porcinos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572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Porcinos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573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Aves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573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Aves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574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Ovinos y caprinos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574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Ovinos y caprinos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575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Peces y Acuicultura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575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Peces y Acuicultura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576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Equinos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576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Equinos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577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Especies menores y de zoológico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577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Especies menores y de zoológico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578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Árboles y plantas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578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Árboles y plantas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579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activos biológicos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579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activos biológicos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581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Terrenos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581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Terrenos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582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Viviendas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582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Viviendas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583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Edificios no residenciales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583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Edificios no residenciales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589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bienes inmuebles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589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bienes inmuebles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591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Software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591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Software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592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Patentes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592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Patentes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593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Marcas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593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Marcas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594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Derechos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594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Derechos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595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Concesiones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595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Concesiones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596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Franquicias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596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Franquicias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597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Licencias informáticas e intelectuales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597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Licencias informáticas e intelectuales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598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Licencias industriales, Comerciales y otras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598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Licencias industriales, Comerciales y otras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599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activos intangibles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599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activos intangibles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Deudas por adquisición de Bienes Inmuebles, Muebles e Intangibles por pagar a CP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611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Edificación habitacional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Edificación habitacional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Edificación no habitacional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Edificación no habitacional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Construcción de obras para el abastecimiento de agua, petróleo, gas, electricidad y telecomunicaciones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Construcción de obras para el abastecimiento de agua, petróleo, gas, electricidad y telecomunicaciones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División de terrenos y construcción de obras de urbanización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División de terrenos y construcción de obras de urbanización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615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Construcción de vías de comunicación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Construcción de vías de comunicación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construcciones de ingeniería civil u obra pesada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construcciones de ingeniería civil u obra pesada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Instalaciones y equipamiento en construcciones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Instalaciones y equipamiento en construcciones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Trabajos de acabados en edificaciones y otros trabajos especializados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Trabajos de acabados en edificaciones y otros trabajos especializados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de Dominio Público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621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Edificación habitacional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Propios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621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Edificación habitacional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Propios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622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Edificación no habitacional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Propios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622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Edificación no habitacional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Propios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623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Construcción de obras para el abastecimiento de agua, petróleo, gas, electricidad y telecomunicaciones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Propios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623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Construcción de obras para el abastecimiento de agua, petróleo, gas, electricidad y telecomunicaciones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Propios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624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División de terrenos y construcción de obras de urbanización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Propios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624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División de terrenos y construcción de obras de urbanización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Propios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625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Construcción de vías de comunicación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Propios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625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Construcción de vías de comunicación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Propios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626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construcciones de ingeniería civil u obra pesada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Propios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626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construcciones de ingeniería civil u obra pesada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Propios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627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Instalaciones y equipamiento en construcciones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Propios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627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Instalaciones y equipamiento en construcciones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Propios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629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Trabajos de acabados en edificaciones y otros trabajos especializados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Propios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629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Trabajos de acabados en edificaciones y otros trabajos especializados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Propios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Estudios, formulación y evaluación de proyectos productivos no incluidos en conceptos anteriores de este capítulo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S/cartera de Inversión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de Dominio Público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Estudios, formulación y evaluación de proyectos productivos no incluidos en conceptos anteriores de este capítulo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S/cartera de Inversión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Propios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Estudios, formulación y evaluación de proyectos productivos no incluidos en conceptos anteriores de este </w:t>
            </w: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lastRenderedPageBreak/>
              <w:t>capítulo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S/cartera de Inversión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de Dominio Público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631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Estudios, formulación y evaluación de proyectos productivos no incluidos en conceptos anteriores de este capítulo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S/cartera de Inversión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2.1.1.3.2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Contratistas por Obras Públicas en Bienes Propios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721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Acciones y participaciones de capital en entidades paraestatales no empresariales y no financieras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y aportaciones de Capital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721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Acciones y participaciones de capital en entidades paraestatales no empresariales y no financieras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y aportaciones de Capital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722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Acciones y participaciones de capital en entidades paraestatales empresariales y no financieras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y aportaciones de Capital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722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Acciones y participaciones de capital en entidades paraestatales empresariales y no financieras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y aportaciones de Capital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723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Acciones y participaciones de capital en instituciones paraestatales públicas financieras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y aportaciones de Capital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723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Acciones y participaciones de capital en instituciones paraestatales públicas financieras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y aportaciones de Capital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724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Acciones y participaciones de capital en el sector privado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y aportaciones de Capital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724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Acciones y participaciones de capital en el sector privado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y aportaciones de Capital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725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Acciones y participaciones de capital en organismos internacionales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y aportaciones de Capital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725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Acciones y participaciones de capital en organismos internacionales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y aportaciones de Capital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726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Acciones y participaciones de capital en el sector externo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y aportaciones de Capital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726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Acciones y participaciones de capital en el sector externo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y aportaciones de Capital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727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Acciones y participaciones de capital en el sector público con fines de gestión de liquidez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y aportaciones de Capital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727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Acciones y participaciones de capital en el sector público con fines de gestión de liquidez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y aportaciones de Capital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728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Acciones y participaciones de capital en el sector privado con fines de gestión de liquidez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y aportaciones de Capital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728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Acciones y participaciones de capital en el sector privado con fines de gestión de liquidez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y aportaciones de Capital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729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Acciones y participaciones de capital en el sector externo con fines de gestión de liquidez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y aportaciones de Capital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729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Acciones y participaciones de capital en el sector externo con fines de gestión de liquidez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y aportaciones de Capital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Bonos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Cuentas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Bonos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Cuentas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732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Valores representativos de deuda adquiridos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Cuentas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732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Valores representativos de deuda adquiridos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Cuentas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733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Valores representativos de la deuda adquiridos con fines de gestión de liquidez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Cuentas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733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Valores representativos de la deuda adquiridos con fines de gestión de liquidez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Cuentas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734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Obligaciones negociables adquiridas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Cuentas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734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Obligaciones negociables adquiridas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Cuentas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735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Obligaciones negociables adquiridas con fines de gestión de liquidez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Cuentas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735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Obligaciones negociables adquiridas con fines de gestión de liquidez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Cuentas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739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valores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Cuentas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739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valores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Cuentas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741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Concesión de préstamos a entidades paraestatales no empresariales y no financieras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Préstamos Recibidos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741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Concesión de préstamos a entidades paraestatales no empresariales y no financieras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Préstamos Recibidos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742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Concesión de préstamos a entidades paraestatales empresariales y no financieras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Préstamos Recibidos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742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Concesión de préstamos a entidades paraestatales empresariales y no financieras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Préstamos Recibidos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743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Concesión de préstamos a instituciones paraestatales públicas financieras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Préstamos Recibidos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743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Concesión de préstamos a instituciones paraestatales públicas financieras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Préstamos Recibidos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744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Concesión de préstamos a entidades federativas y municipios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Préstamos Recibidos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744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Concesión de préstamos a entidades federativas y municipios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Préstamos Recibidos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745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Concesión de préstamos al sector privado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Préstamos Recibidos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745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Concesión de préstamos al sector privado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Préstamos Recibidos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746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Concesión de préstamos al sector externo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Préstamos Recibidos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746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Concesión de préstamos al sector externo con fines de política económica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Préstamos Recibidos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747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Concesión de préstamos al sector público con fines de gestión de liquidez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Préstamos Recibidos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747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Concesión de préstamos al sector público con fines de gestión de liquidez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Préstamos Recibidos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748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Concesión de préstamos al sector privado con fines de gestión de liquidez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Préstamos Recibidos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748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Concesión de préstamos al sector privado con fines de gestión de liquidez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Préstamos Recibidos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749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Concesión de préstamos al sector externo con fines de gestión de liquidez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Préstamos Recibidos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749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Concesión de préstamos al sector externo con fines de gestión de liquidez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650C66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Préstamos Recibidos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751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Inversiones en fideicomisos del Poder Ejecutivo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2.1.6.4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Fondos de Fideicomisos, Mandatos y Contratos Análogos a Corto Plazo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751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Inversiones en fideicomisos del Poder Ejecutivo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2.1.6.4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Fondos de Fideicomisos, Mandatos y Contratos Análogos a Corto Plazo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752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Inversiones en fideicomisos del Poder Legislativo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2.1.6.4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Fondos de Fideicomisos, Mandatos y Contratos Análogos a Corto Plazo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752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Inversiones en fideicomisos del Poder Legislativo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2.1.6.4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Fondos de Fideicomisos, Mandatos y Contratos Análogos a Corto Plazo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753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Inversiones en fideicomisos del Poder Judicial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2.1.6.4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Fondos de Fideicomisos, Mandatos y Contratos Análogos a Corto Plazo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753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Inversiones en fideicomisos del Poder Judicial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2.1.6.4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Fondos de Fideicomisos, Mandatos y Contratos Análogos a Corto Plazo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754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Inversiones en fideicomisos públicos no empresariales y no financieros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2.1.6.4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Fondos de Fideicomisos, Mandatos y Contratos Análogos a Corto Plazo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754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Inversiones en fideicomisos públicos no empresariales y no financieros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2.1.6.4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Fondos de Fideicomisos, Mandatos y Contratos Análogos a Corto Plazo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755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Inversiones en fideicomisos públicos empresariales y no financieros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2.1.6.4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Fondos de Fideicomisos, Mandatos y Contratos Análogos a Corto Plazo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755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Inversiones en fideicomisos públicos empresariales y no financieros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2.1.6.4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Fondos de Fideicomisos, Mandatos y Contratos Análogos a Corto Plazo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756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Inversiones en fideicomisos públicos financieros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2.1.6.4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Fondos de Fideicomisos, Mandatos y Contratos Análogos a Corto Plazo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756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Inversiones en fideicomisos públicos financieros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2.1.6.4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Fondos de Fideicomisos, Mandatos y Contratos Análogos a Corto Plazo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757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Inversiones en fideicomisos de entidades federativas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2.1.6.4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Fondos de Fideicomisos, Mandatos y Contratos Análogos a Corto Plazo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757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Inversiones en fideicomisos de entidades federativas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2.1.6.4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Fondos de Fideicomisos, Mandatos y Contratos Análogos a Corto Plazo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758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Inversiones en fideicomisos de municipios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2.1.6.4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Fondos de Fideicomisos, Mandatos y Contratos Análogos a Corto Plazo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758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Inversiones en fideicomisos de municipios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2.1.6.4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Fondos de Fideicomisos, Mandatos y Contratos </w:t>
            </w: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lastRenderedPageBreak/>
              <w:t xml:space="preserve">Análogos a Corto Plazo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759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Fideicomisos de empresas privadas y particulares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2.1.6.4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Fondos de Fideicomisos, Mandatos y Contratos Análogos a Corto Plazo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759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Fideicomisos de empresas privadas y particulares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2.1.6.4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Fondos de Fideicomisos, Mandatos y Contratos Análogos a Corto Plazo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761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Depósitos a LP en Moneda Nacional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Cuentas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761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Depósitos a LP en Moneda Nacional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Cuentas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762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Depósitos a LP en Moneda Extranjera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Cuentas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762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Depósitos a LP en Moneda Extranjera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2.1.1.9.9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Cuentas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811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Fondo general de participaciones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Participaciones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811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Fondo general de participaciones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Participaciones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812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Fondo de fomento municipal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Participaciones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812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Fondo de fomento municipal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Participaciones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813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de las entidades federativas a los municipios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Participaciones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813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de las entidades federativas a los municipios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Participaciones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814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Otros conceptos participables de la Federación a entidades federativas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Participaciones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814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Otros conceptos participables de la Federación a entidades federativas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Participaciones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815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Otros conceptos participables de la Federación a municipios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Participaciones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815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Otros conceptos participables de la Federación a municipios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Participaciones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816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Convenios de colaboración administrativa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Participaciones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816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Convenios de colaboración administrativa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Participaciones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de la Federación a las entidades federativas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Aportaciones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de la Federación a las entidades federativas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Aportaciones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832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de la Federación a municipios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Aportaciones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832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de la Federación a municipios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Aportaciones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833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de las entidades federativas a los municipios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Aportaciones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833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de las entidades federativas a los municipios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Aportaciones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834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previstas en leyes y decretos al sistema de protección social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Aportaciones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834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previstas en leyes y decretos al sistema de protección social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Aportaciones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835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previstas en leyes y decretos compensatorias a entidades federativas y municipios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Aportaciones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835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previstas en leyes y decretos compensatorias a entidades federativas y municipios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Aportaciones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851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Convenios de reasignación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Convenios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851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Convenios de reasignación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Convenios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852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Convenios de descentralización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Convenios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852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Convenios de descentralización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Convenios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853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convenios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Convenios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853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convenios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1 - 2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2.1.1.4.3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Convenios por pagar a CP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921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Intereses de la deuda interna con instituciones de crédito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Intereses sobre Préstamos de Deuda Pública Interna por pagar a CP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921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Intereses de la deuda interna con instituciones de crédito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Intereses sobre Préstamos de Deuda Pública Interna por pagar a CP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922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Intereses derivados de la colocación de títulos y valores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Intereses sobre Préstamos de Deuda Pública Interna por pagar a CP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922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Intereses derivados de la colocación de títulos y valores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Intereses sobre Préstamos de Deuda Pública Interna por pagar a CP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923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Intereses por arrendamientos financieros nacionales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Intereses sobre Préstamos de Deuda Pública Interna por </w:t>
            </w: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lastRenderedPageBreak/>
              <w:t xml:space="preserve">pagar a CP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923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Intereses por arrendamientos financieros nacionales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Intereses sobre Préstamos de Deuda Pública Interna por pagar a CP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924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Intereses de la deuda externa con instituciones de crédito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Intereses sobre Préstamos de Deuda Pública Externa por pagar a CP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924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Intereses de la deuda externa con instituciones de crédito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Intereses sobre Préstamos de Deuda Pública Externa por pagar a CP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925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Intereses de la deuda con organismos financieros Internacionales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Intereses sobre Préstamos de Deuda Pública Externa por pagar a CP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925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Intereses de la deuda con organismos financieros Internacionales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Intereses sobre Préstamos de Deuda Pública Externa por pagar a CP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926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Intereses de la deuda bilateral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Intereses sobre Préstamos de Deuda Pública Externa por pagar a CP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926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Intereses de la deuda bilateral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Intereses sobre Préstamos de Deuda Pública Externa por pagar a CP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927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Intereses derivados de la colocación de títulos y valores en el exterior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Intereses sobre Préstamos de Deuda Pública Externa por pagar a CP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927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Intereses derivados de la colocación de títulos y valores en el exterior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Intereses sobre Préstamos de Deuda Pública Externa por pagar a CP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928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Intereses por arrendamientos financieros internacionales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Intereses sobre Préstamos de Deuda Pública Externa por pagar a CP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928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Intereses por arrendamientos financieros internacionales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Intereses sobre Préstamos de Deuda Pública Externa por pagar a CP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Comisiones de la deuda pública interna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Comisiones de la Deuda Pública Interna por pagar a CP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Comisiones de la deuda pública interna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Comisiones de la Deuda Pública Interna por pagar a CP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932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Comisiones de la deuda pública externa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Comisiones de la Deuda Pública Externa por pagar a CP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932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Comisiones de la deuda pública externa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Comisiones de la Deuda Pública Externa por pagar a CP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941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Gastos de la deuda pública interna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Gastos de la Deuda Pública Interna por pagar a CP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941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Gastos de la deuda pública interna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Gastos de la Deuda Pública Interna por pagar a CP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942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Gastos de la deuda pública externa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Gastos de la Deuda Pública  Externa por pagar a CP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942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Gastos de la deuda pública externa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Gastos de la Deuda Pública  Externa por pagar a CP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951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Costos por cobertura de la deuda pública interna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Costo por cobertura de la Deuda Pública Interna por pagar a CP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951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Costos por cobertura de la deuda pública interna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Costo por cobertura de la Deuda Pública Interna por pagar a CP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952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Costos por cobertura de la deuda pública externa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Costo por cobertura de la Deuda Pública Externa por pagar a CP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952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Costos por cobertura de la deuda pública externa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Costo por cobertura de la Deuda Pública Externa por pagar a CP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961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Apoyos a intermediarios financieros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Apoyos Financieros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961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Apoyos a intermediarios financieros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Apoyos Financieros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962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Apoyos a ahorradores y deudores del Sistema Financiero Nacional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Apoyos Financieros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962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Apoyos a ahorradores y deudores del Sistema Financiero Nacional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2.1.1.6.9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Apoyos Financieros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Haberes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permanente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Haberes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permanente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Sueldos base al personal permanente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permanente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Sueldos base al personal permanente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permanente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por adscripción laboral en el extranjero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permanente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por adscripción laboral en el extranjero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permanente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Honorarios asimilables a salarios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transitorio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121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Honorarios asimilables a salarios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transitorio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Sueldos base al personal eventual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transitorio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Sueldos base al personal eventual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transitorio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Retribuciones por servicios de carácter social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transitorio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Retribuciones por servicios de carácter social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transitorio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Retribución a los representantes de los trabajadores y de los patrones en la Junta de Conciliación y Arbitraje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transitorio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Retribución a los representantes de los trabajadores y de los patrones en la Junta de Conciliación y Arbitraje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Remuneración por pagar al Personal de carácter transitorio a CP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Primas por años de servicios efectivos prestados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Primas por años de servicios efectivos prestados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Primas de vacaciones, dominical y gratificación de fin de año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Primas de vacaciones, dominical y gratificación de fin de año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133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Horas extraordinarias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Horas extraordinarias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Compensaciones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Compensaciones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Sobrehaberes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Sobrehaberes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Asignaciones de técnico, de mando, por comisión, de vuelo y de técnico especial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Asignaciones de técnico, de mando, por comisión, de vuelo y de técnico especial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Honorarios especiales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Honorarios especiales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por vigilancia en el cumplimiento de las leyes y custodia de valores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Participaciones por vigilancia en el cumplimiento de las leyes y custodia de valores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Remuneraciones Adicionales y Especiales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Aportaciones de seguridad social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sz w:val="20"/>
                <w:lang w:val="en-US" w:eastAsia="en-US"/>
              </w:rPr>
              <w:t>2.1.1.1.4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sz w:val="20"/>
                <w:lang w:val="es-ES_tradnl" w:eastAsia="en-US"/>
              </w:rPr>
              <w:t xml:space="preserve">Seguridad Social y Seguros por pagar a CP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141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Aportaciones de seguridad social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sz w:val="20"/>
                <w:lang w:val="en-US" w:eastAsia="en-US"/>
              </w:rPr>
              <w:t>2.1.1.1.4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sz w:val="20"/>
                <w:lang w:val="es-ES_tradnl" w:eastAsia="en-US"/>
              </w:rPr>
              <w:t xml:space="preserve">Seguridad Social y Seguros por pagar a CP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a fondos de vivienda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sz w:val="20"/>
                <w:lang w:val="en-US" w:eastAsia="en-US"/>
              </w:rPr>
              <w:t>2.1.1.1.4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sz w:val="20"/>
                <w:lang w:val="es-ES_tradnl" w:eastAsia="en-US"/>
              </w:rPr>
              <w:t xml:space="preserve">Seguridad Social y Seguros por pagar a CP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a fondos de vivienda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sz w:val="20"/>
                <w:lang w:val="en-US" w:eastAsia="en-US"/>
              </w:rPr>
              <w:t>2.1.1.1.4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sz w:val="20"/>
                <w:lang w:val="es-ES_tradnl" w:eastAsia="en-US"/>
              </w:rPr>
              <w:t xml:space="preserve">Seguridad Social y Seguros por pagar a CP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al sistema para el retiro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sz w:val="20"/>
                <w:lang w:val="en-US" w:eastAsia="en-US"/>
              </w:rPr>
              <w:t>2.1.1.1.4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sz w:val="20"/>
                <w:lang w:val="es-ES_tradnl" w:eastAsia="en-US"/>
              </w:rPr>
              <w:t xml:space="preserve">Seguridad Social y Seguros por pagar a CP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al sistema para el retiro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sz w:val="20"/>
                <w:lang w:val="en-US" w:eastAsia="en-US"/>
              </w:rPr>
              <w:t>2.1.1.1.4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sz w:val="20"/>
                <w:lang w:val="es-ES_tradnl" w:eastAsia="en-US"/>
              </w:rPr>
              <w:t xml:space="preserve">Seguridad Social y Seguros por pagar a CP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Aportaciones para seguros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sz w:val="20"/>
                <w:lang w:val="en-US" w:eastAsia="en-US"/>
              </w:rPr>
              <w:t>2.1.1.1.4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sz w:val="20"/>
                <w:lang w:val="es-ES_tradnl" w:eastAsia="en-US"/>
              </w:rPr>
              <w:t xml:space="preserve">Seguridad Social y Seguros por pagar a CP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Aportaciones para seguros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sz w:val="20"/>
                <w:lang w:val="en-US" w:eastAsia="en-US"/>
              </w:rPr>
              <w:t>2.1.1.1.4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sz w:val="20"/>
                <w:lang w:val="es-ES_tradnl" w:eastAsia="en-US"/>
              </w:rPr>
              <w:t xml:space="preserve">Seguridad Social y Seguros por pagar a CP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para el fondo de ahorro y fondo de trabajo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para el fondo de ahorro y fondo de trabajo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Indemnizaciones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Indemnizaciones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Prestaciones y haberes de retiro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Prestaciones y haberes de retiro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Prestaciones contractuales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Prestaciones contractuales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155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Apoyos a la capacitación de los servidores públicos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Apoyos a la capacitación de los servidores públicos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prestaciones sociales y económicas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171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Estímulos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pt-PT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pt-PT" w:eastAsia="en-US"/>
              </w:rPr>
              <w:t xml:space="preserve">Estímulos a servidores públicos por pagar a CP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171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Estímulos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pt-PT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pt-PT" w:eastAsia="en-US"/>
              </w:rPr>
              <w:t xml:space="preserve">Estímulos a servidores públicos por pagar a CP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172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Recompensas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pt-PT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pt-PT" w:eastAsia="en-US"/>
              </w:rPr>
              <w:t xml:space="preserve">Estímulos a servidores públicos por pagar a CP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172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Recompensas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2.1.1.1.6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pt-PT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pt-PT" w:eastAsia="en-US"/>
              </w:rPr>
              <w:t xml:space="preserve">Estímulos a servidores públicos por pagar a CP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181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 sobre nóminas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2.1.1.7.</w:t>
            </w:r>
            <w:r w:rsidR="00B0323B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Nómina y Otros que Deriven de una Relación Laboral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181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 sobre nóminas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2.1.1.7.</w:t>
            </w:r>
            <w:r w:rsidR="00B0323B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Nómina y Otros que Deriven de una Relación Laboral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182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Otros impuestos derivados de una relación laboral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2.1.1.7.</w:t>
            </w:r>
            <w:r w:rsidR="00B0323B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Nómina y Otros que Deriven de una Relación Laboral por Pagar a 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182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Otros impuestos derivados de una relación laboral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2.1.1.7.</w:t>
            </w:r>
            <w:r w:rsidR="00B0323B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Impuestos Sobre Nómina y Otros que Deriven de una Relación Laboral por Pagar a </w:t>
            </w: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lastRenderedPageBreak/>
              <w:t>CP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211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Materiales, útiles y equipos menores de oficina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Materiales, útiles y equipos menores de oficina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 y útiles de impresión y reproducción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 y útiles de impresión y reproducción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Material estadístico y geográfico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Material estadístico y geográfico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Materiales, útiles y equipos menores de tecnologías de la información y comunicaciones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Materiales, útiles y equipos menores de tecnologías de la información y comunicaciones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 impreso e información digital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215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 impreso e información digital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Material de limpieza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Material de limpieza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 y útiles de enseñanza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 y útiles de enseñanza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 para el registro e identificación de bienes y personas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 para el registro e identificación de bienes y personas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alimenticios para personas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alimenticios para personas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alimenticios para animales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222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alimenticios para animales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Utensilios para el servicio de alimentación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Utensilios para el servicio de alimentación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Productos alimenticios, agropecuarios y forestales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Productos alimenticios, agropecuarios y forestales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Insumos textiles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Insumos textiles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Productos de papel, cartón e impresos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Productos de papel, cartón e impresos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Combustibles, lubricantes, aditivos, carbón y sus derivados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234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Combustibles, lubricantes, aditivos, carbón y sus derivados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Productos químicos, farmacéuticos y de laboratorio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Productos químicos, farmacéuticos y de laboratorio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Productos metálicos y a base de minerales no metálicos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Productos metálicos y a base de minerales no metálicos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Productos de cuero, piel, plástico y hule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Productos de cuero, piel, plástico y hule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Mercancías adquiridas para su Comercialización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Mercancías adquiridas para su Comercialización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Otros productos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239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Otros productos adquiridos como materia prima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minerales no metálicos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minerales no metálicos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Cemento y productos de concreto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Cemento y productos de concreto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Cal, yeso y productos de yeso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Cal, yeso y productos de yeso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Madera y productos de madera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Madera y productos de madera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Vidrio y productos de vidrio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245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Vidrio y productos de vidrio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Material eléctrico y electrónico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Material eléctrico y electrónico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Artículos metálicos para la construcción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Artículos metálicos para la construcción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Materiales complementarios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Materiales complementarios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Otros materiales y artículos de construcción y reparación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Otros materiales y artículos de construcción y reparación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químicos básicos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251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químicos básicos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Fertilizantes, pesticidas y otros agroquímicos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Fertilizantes, pesticidas y otros agroquímicos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Medicinas y productos farmacéuticos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Medicinas y productos farmacéuticos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Materiales, accesorios y suministros médicos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Materiales, accesorios y suministros médicos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Materiales, accesorios y suministros de laboratorio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Materiales, accesorios y suministros de laboratorio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Fibras sintéticas, hules, plásticos y derivados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256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Fibras sintéticas, hules, plásticos y derivados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productos químicos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productos químicos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261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Combustibles, lubricantes y aditivos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261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Combustibles, lubricantes y aditivos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262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Carbón y sus derivados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262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Carbón y sus derivados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271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Vestuario y uniformes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271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Vestuario y uniformes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272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Prendas de seguridad y protección personal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272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Prendas de seguridad y protección personal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273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Artículos deportivos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273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Artículos deportivos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274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textiles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274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textiles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275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Blancos y otros productos textiles, excepto prendas de vestir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275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Blancos y otros productos textiles, excepto prendas de vestir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281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Sustancias y materiales explosivos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281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Sustancias y materiales explosivos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282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Materiales de seguridad pública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282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Materiales de seguridad pública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283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Prendas de protección para seguridad pública y nacional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283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Prendas de protección para seguridad pública y nacional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Herramientas menores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Herramientas menores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edificios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edificios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mobiliario y equipo de administración, educacional y recreativo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mobiliario y equipo de administración, educacional y recreativo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294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equipo de cómputo y tecnologías de la información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equipo de cómputo y tecnologías de la información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equipo e instrumental médico y de laboratorio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equipo e instrumental médico y de laboratorio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equipo de transporte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equipo de transporte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equipo de defensa y seguridad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equipo de defensa y seguridad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maquinaria y otros equipos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298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de maquinaria y otros equipos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otros bienes muebles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299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Refacciones y accesorios menores otros bienes muebles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Energía eléctrica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Energía eléctrica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Gas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Gas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Agua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Agua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Telefonía tradicional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314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Telefonía tradicional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Telefonía celular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Telefonía celular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telecomunicaciones y satélites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telecomunicaciones y satélites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acceso de Internet, redes y procesamiento de información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acceso de Internet, redes y procesamiento de información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Servicios postales y telegráficos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Servicios postales y telegráficos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integrales y otros servicios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319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integrales y otros servicios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Arrendamiento de terrenos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Arrendamiento de terrenos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Arrendamiento de edificios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Arrendamiento de edificios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Arrendamiento de mobiliario y equipo de administración, educacional y recreativo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Arrendamiento de mobiliario y equipo de administración, educacional y recreativo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Arrendamiento de equipo e instrumental médico y de laboratorio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Arrendamiento de equipo e instrumental médico y de laboratorio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Arrendamiento de equipo de transporte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325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Arrendamiento de equipo de transporte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Arrendamiento de maquinaria, otros equipos y herramientas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Arrendamiento de maquinaria, otros equipos y herramientas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Arrendamiento de activos intangibles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Arrendamiento de activos intangibles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arrendamientos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329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arrendamientos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legales, de contabilidad, auditoría y relacionados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legales, de contabilidad, auditoría y relacionados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diseño, arquitectura, ingeniería y actividades relacionadas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332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diseño, arquitectura, ingeniería y actividades relacionadas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consultoría administrativa, procesos, técnica y en tecnologías de la información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consultoría administrativa, procesos, técnica y en tecnologías de la información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Servicios de capacitación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Servicios de capacitación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investigación científica y desarrollo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investigación científica y desarrollo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apoyo administrativo, traducción, fotocopiado e impresión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apoyo administrativo, traducción, fotocopiado e impresión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337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protección y seguridad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protección y seguridad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Servicios de vigilancia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Servicios de vigilancia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profesionales, científicos y técnicos integrales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339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profesionales, científicos y técnicos integrales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Servicios financieros y bancarios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Servicios financieros y bancarios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cobranza, investigación crediticia y similar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cobranza, investigación crediticia y similar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343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recaudación, traslado y custodia de valores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recaudación, traslado y custodia de valores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Seguros de responsabilidad patrimonial y fianzas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Seguros de responsabilidad patrimonial y fianzas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Seguro de bienes patrimoniales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Seguro de bienes patrimoniales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Almacenaje, envase y embalaje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Almacenaje, envase y embalaje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Fletes y maniobras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Fletes y maniobras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348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Comisiones por ventas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Comisiones por ventas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financieros, bancarios y Comerciales integrales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349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financieros, bancarios y Comerciales integrales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Conservación y mantenimiento menor de inmuebles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Conservación y mantenimiento menor de inmuebles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Instalación, reparación y mantenimiento de mobiliario y equipo de administración, educacional y recreativo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Instalación, reparación y mantenimiento de mobiliario y equipo de administración, educacional y recreativo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Instalación, reparación y mantenimiento de equipo de cómputo y tecnología de la información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353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Instalación, reparación y mantenimiento de equipo de cómputo y tecnología de la información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Instalación, reparación y mantenimiento de equipo e instrumental médico y de laboratorio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Instalación, reparación y mantenimiento de equipo e instrumental médico y de laboratorio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Reparación y mantenimiento de equipo de transporte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Reparación y mantenimiento de equipo de transporte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Reparación y mantenimiento de equipo de defensa y seguridad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Reparación y mantenimiento de equipo de defensa y seguridad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Instalación, reparación y mantenimiento de maquinaria, otros equipos y herramienta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Instalación, reparación y mantenimiento de maquinaria, otros equipos y herramienta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358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limpieza y manejo de desechos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limpieza y manejo de desechos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jardinería y fumigación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359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jardinería y fumigación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Difusión por radio, televisión y otros medios de mensajes sobre programas y actividades gubernamentales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Difusión por radio, televisión y otros medios de mensajes sobre programas y actividades gubernamentales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Difusión por radio, televisión y otros medios de mensajes Comerciales para promover la venta de bienes o servicios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Difusión por radio, televisión y otros medios de mensajes Comerciales para promover la venta de bienes o servicios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creatividad, preproducción y producción de publicidad, excepto Internet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363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creatividad, preproducción y producción de publicidad, excepto Internet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revelado de fotografías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revelado de fotografías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la industria fílmica, del sonido y del video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de la industria fílmica, del sonido y del video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 de creación y difusión de contenido exclusivamente a través de Internet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 de creación y difusión de contenido exclusivamente a través de Internet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servicios de información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369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servicios de información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Pasajes aéreos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371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Pasajes aéreos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Pasajes terrestres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Pasajes terrestres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Pasajes marítimos, lacustres y fluviales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Pasajes marítimos, lacustres y fluviales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Autotransporte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Autotransporte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Viáticos en el país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Viáticos en el país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Viáticos en el extranjero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376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Viáticos en el extranjero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Gastos de instalación y traslado de menaje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377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Gastos de instalación y traslado de menaje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integrales de traslado y viáticos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378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integrales de traslado y viáticos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Otros servicios de traslado y hospedaje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379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Otros servicios de traslado y hospedaje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381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Gastos de ceremonial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381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Gastos de ceremonial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382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Gastos de orden social y cultural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382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Gastos de orden social y cultural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383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Congresos y convenciones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383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Congresos y convenciones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384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Exposiciones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384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Exposiciones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385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Gastos de representación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385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Gastos de representación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funerarios y de cementerios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Servicios funerarios y de cementerios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y derechos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392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y derechos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y derechos de importación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y derechos de importación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Sentencias y resoluciones judiciales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Sentencias y resoluciones judiciales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Penas, multas, accesorios y actualizaciones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Penas, multas, accesorios y actualizaciones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gastos por responsabilidades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gastos por responsabilidades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servicios generales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</w:tr>
      <w:tr w:rsidR="000F247D" w:rsidRPr="00913B08" w:rsidTr="00913B08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399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servicios generales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913B08">
            <w:pPr>
              <w:ind w:left="-108"/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Moned.Extr.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2.1.1.2.1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511260" w:rsidP="00130B04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Deudas por Adquisición de Bienes y Contratación de Servicios por Pagar a CP</w:t>
            </w:r>
            <w:r w:rsidR="000F247D" w:rsidRPr="00913B08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913B08" w:rsidRDefault="000F247D" w:rsidP="00130B04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Extranjera                                 </w:t>
            </w:r>
          </w:p>
        </w:tc>
      </w:tr>
    </w:tbl>
    <w:p w:rsidR="000F247D" w:rsidRPr="006D5A4F" w:rsidRDefault="000F247D" w:rsidP="004F29BA">
      <w:pPr>
        <w:rPr>
          <w:rFonts w:ascii="Calibri" w:hAnsi="Calibri" w:cs="Calibri"/>
          <w:b/>
        </w:rPr>
      </w:pPr>
    </w:p>
    <w:p w:rsidR="000F247D" w:rsidRPr="006D5A4F" w:rsidRDefault="000F247D" w:rsidP="004F29BA">
      <w:pPr>
        <w:rPr>
          <w:rFonts w:ascii="Calibri" w:hAnsi="Calibri" w:cs="Calibri"/>
          <w:lang w:val="es-AR"/>
        </w:rPr>
      </w:pPr>
    </w:p>
    <w:p w:rsidR="000F247D" w:rsidRPr="006D5A4F" w:rsidRDefault="000F247D" w:rsidP="004F29BA">
      <w:pPr>
        <w:rPr>
          <w:rFonts w:ascii="Calibri" w:hAnsi="Calibri" w:cs="Calibri"/>
          <w:lang w:val="es-AR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Pr="006D5A4F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  <w:sectPr w:rsidR="003507FC" w:rsidRPr="006D5A4F" w:rsidSect="00A626DF">
          <w:pgSz w:w="15840" w:h="12240" w:orient="landscape" w:code="1"/>
          <w:pgMar w:top="1701" w:right="1418" w:bottom="1701" w:left="1134" w:header="709" w:footer="567" w:gutter="0"/>
          <w:cols w:space="708"/>
          <w:docGrid w:linePitch="360"/>
        </w:sectPr>
      </w:pPr>
    </w:p>
    <w:p w:rsidR="000F247D" w:rsidRPr="006D5A4F" w:rsidRDefault="000F247D" w:rsidP="004F29BA">
      <w:pPr>
        <w:jc w:val="center"/>
        <w:rPr>
          <w:rFonts w:ascii="Calibri" w:hAnsi="Calibri" w:cs="Calibri"/>
          <w:b/>
          <w:lang w:val="pt-PT"/>
        </w:rPr>
      </w:pPr>
      <w:r w:rsidRPr="006D5A4F">
        <w:rPr>
          <w:rFonts w:ascii="Calibri" w:hAnsi="Calibri" w:cs="Calibri"/>
          <w:b/>
          <w:lang w:val="pt-PT"/>
        </w:rPr>
        <w:lastRenderedPageBreak/>
        <w:t xml:space="preserve">B.1 </w:t>
      </w:r>
      <w:r w:rsidRPr="003507FC">
        <w:rPr>
          <w:rFonts w:ascii="Calibri" w:hAnsi="Calibri" w:cs="Calibri"/>
          <w:b/>
          <w:smallCaps/>
          <w:lang w:val="pt-PT"/>
        </w:rPr>
        <w:t xml:space="preserve">Matriz </w:t>
      </w:r>
      <w:r w:rsidR="003507FC" w:rsidRPr="003507FC">
        <w:rPr>
          <w:rFonts w:ascii="Calibri" w:hAnsi="Calibri" w:cs="Calibri"/>
          <w:b/>
          <w:smallCaps/>
          <w:lang w:val="pt-PT"/>
        </w:rPr>
        <w:t>I</w:t>
      </w:r>
      <w:r w:rsidRPr="003507FC">
        <w:rPr>
          <w:rFonts w:ascii="Calibri" w:hAnsi="Calibri" w:cs="Calibri"/>
          <w:b/>
          <w:smallCaps/>
          <w:lang w:val="pt-PT"/>
        </w:rPr>
        <w:t>ngresos</w:t>
      </w:r>
      <w:r w:rsidR="003507FC" w:rsidRPr="003507FC">
        <w:rPr>
          <w:rFonts w:ascii="Calibri" w:hAnsi="Calibri" w:cs="Calibri"/>
          <w:b/>
          <w:smallCaps/>
          <w:lang w:val="pt-PT"/>
        </w:rPr>
        <w:t xml:space="preserve"> Devengados</w:t>
      </w:r>
    </w:p>
    <w:p w:rsidR="000F247D" w:rsidRPr="006D5A4F" w:rsidRDefault="000F247D" w:rsidP="004F29BA">
      <w:pPr>
        <w:rPr>
          <w:rFonts w:ascii="Calibri" w:hAnsi="Calibri" w:cs="Calibri"/>
          <w:lang w:val="pt-PT"/>
        </w:rPr>
      </w:pPr>
    </w:p>
    <w:tbl>
      <w:tblPr>
        <w:tblW w:w="14010" w:type="dxa"/>
        <w:tblInd w:w="93" w:type="dxa"/>
        <w:tblLook w:val="00A0"/>
      </w:tblPr>
      <w:tblGrid>
        <w:gridCol w:w="520"/>
        <w:gridCol w:w="3785"/>
        <w:gridCol w:w="1415"/>
        <w:gridCol w:w="925"/>
        <w:gridCol w:w="3400"/>
        <w:gridCol w:w="925"/>
        <w:gridCol w:w="3040"/>
      </w:tblGrid>
      <w:tr w:rsidR="000F247D" w:rsidRPr="0036304C" w:rsidTr="0036304C">
        <w:trPr>
          <w:trHeight w:val="255"/>
          <w:tblHeader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:rsidR="000F247D" w:rsidRPr="0036304C" w:rsidRDefault="000F247D" w:rsidP="0036304C">
            <w:pPr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  <w:t>CRI</w:t>
            </w:r>
          </w:p>
        </w:tc>
        <w:tc>
          <w:tcPr>
            <w:tcW w:w="37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6E6E6"/>
            <w:noWrap/>
            <w:vAlign w:val="bottom"/>
          </w:tcPr>
          <w:p w:rsidR="000F247D" w:rsidRPr="0036304C" w:rsidRDefault="000F247D" w:rsidP="0036304C">
            <w:pPr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  <w:t>Nombre del CRI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F247D" w:rsidRPr="00913B08" w:rsidRDefault="000F247D" w:rsidP="00916DE1">
            <w:pPr>
              <w:ind w:left="-53" w:right="-88"/>
              <w:jc w:val="center"/>
              <w:rPr>
                <w:rFonts w:ascii="Calibri" w:hAnsi="Calibri" w:cs="Calibri"/>
                <w:b/>
                <w:color w:val="000000"/>
                <w:sz w:val="20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Características</w:t>
            </w:r>
          </w:p>
        </w:tc>
        <w:tc>
          <w:tcPr>
            <w:tcW w:w="82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F247D" w:rsidRPr="00913B08" w:rsidRDefault="000F247D" w:rsidP="00916DE1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Cuentas Contables</w:t>
            </w:r>
          </w:p>
        </w:tc>
      </w:tr>
      <w:tr w:rsidR="000F247D" w:rsidRPr="0036304C" w:rsidTr="0036304C">
        <w:trPr>
          <w:trHeight w:val="255"/>
          <w:tblHeader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37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:rsidR="000F247D" w:rsidRPr="0036304C" w:rsidRDefault="000F247D" w:rsidP="00DB784D">
            <w:pPr>
              <w:jc w:val="right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F247D" w:rsidRPr="0036304C" w:rsidRDefault="000F247D" w:rsidP="00DB784D">
            <w:pPr>
              <w:jc w:val="right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F247D" w:rsidRPr="0036304C" w:rsidRDefault="000F247D" w:rsidP="0036304C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Cargo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F247D" w:rsidRPr="0036304C" w:rsidRDefault="000F247D" w:rsidP="0036304C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Cuenta Cargo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F247D" w:rsidRPr="0036304C" w:rsidRDefault="000F247D" w:rsidP="0036304C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Abono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F247D" w:rsidRPr="0036304C" w:rsidRDefault="000F247D" w:rsidP="0036304C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Cuenta Abono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los ingresos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los Ingresos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los ingresos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Fiscales por Cobrar en Parcialidades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los Ingresos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los ingresos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 xml:space="preserve">Deudores Morosos por Cobrar por Incumplimientos Fiscales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los Ingresos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los ingresos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Deudores por Cobrar con Resolución Judicial Fiscal Definitiva</w:t>
            </w:r>
            <w:r w:rsidRPr="0036304C">
              <w:rPr>
                <w:rFonts w:ascii="Calibri" w:hAnsi="Calibri" w:cs="Calibri"/>
                <w:strike/>
                <w:color w:val="000000"/>
                <w:sz w:val="20"/>
                <w:lang w:eastAsia="en-US"/>
              </w:rPr>
              <w:t xml:space="preserve">                     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los Ingresos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el patrimonio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el Patrimonio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el patrimonio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Fiscales por Cobrar en Parcialidades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el Patrimonio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el patrimonio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 xml:space="preserve">Deudores Morosos por Cobrar por Incumplimientos Fiscales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el Patrimonio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el patrimonio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por Cobrar con Resolución Judicial Fiscal Definitiva                     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el Patrimonio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Impuestos sobre la producción, el consumo y las transacciones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Impuestos Sobre la Producción, el Consumo y las Transacciones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Impuestos sobre la producción, el consumo y las transacciones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Fiscales por Cobrar en Parcialidades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Impuestos Sobre la Producción, el Consumo y las Transacciones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Impuestos sobre la producción, el consumo y las transacciones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 xml:space="preserve">Deudores Morosos por Cobrar por Incumplimientos Fiscales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Impuestos Sobre la Producción, el Consumo y las Transacciones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Impuestos sobre la producción, el consumo y las transacciones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por Cobrar con Resolución Judicial Fiscal Definitiva                     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Impuestos Sobre la Producción, el Consumo y las Transacciones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al comercio exterior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Impuestos al Comercio Exterior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al comercio exterior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Fiscales por Cobrar en Parcialidades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Impuestos al Comercio Exterior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14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al comercio exterior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 xml:space="preserve">Deudores Morosos por Cobrar por Incumplimientos Fiscales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Impuestos al Comercio Exterior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al comercio exterior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por Cobrar con Resolución Judicial Fiscal Definitiva                     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Impuestos al Comercio Exterior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Impuestos sobre Nóminas y Asimilables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Impuestos sobre Nóminas y Asimilables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Impuestos sobre Nóminas y Asimilables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Fiscales por Cobrar en Parcialidades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Impuestos sobre Nóminas y Asimilables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Impuestos sobre Nóminas y Asimilables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 xml:space="preserve">Deudores Morosos por Cobrar por Incumplimientos Fiscales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Impuestos sobre Nóminas y Asimilables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Impuestos sobre Nóminas y Asimilables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por Cobrar con Resolución Judicial Fiscal Definitiva                     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Impuestos sobre Nóminas y Asimilables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16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Ecológicos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Impuestos Ecológicos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16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Ecológicos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Fiscales por Cobrar en Parcialidades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Impuestos Ecológicos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16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Ecológicos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 xml:space="preserve">Deudores Morosos por Cobrar por Incumplimientos Fiscales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Impuestos Ecológicos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16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Ecológicos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por Cobrar con Resolución Judicial Fiscal Definitiva                     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Impuestos Ecológicos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17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Accesorios de Impuestos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17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Fiscales por Cobrar en Parcialidades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Accesorios de Impuestos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17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 xml:space="preserve">Deudores Morosos por Cobrar por Incumplimientos Fiscales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Accesorios de Impuestos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17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por Cobrar con Resolución Judicial Fiscal Definitiva                    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Accesorios de Impuestos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18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Impuestos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Otras Contribuciones por Cobrar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Otros Impuestos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18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Impuestos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Fiscales por Cobrar en Parcialidades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Otros Impuestos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18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Impuestos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 xml:space="preserve">Deudores Morosos por Cobrar por Incumplimientos Fiscales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Otros Impuestos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18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Impuestos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por Cobrar con Resolución Judicial Fiscal Definitiva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4.1.1.9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Otros Impuestos                                  </w:t>
            </w:r>
          </w:p>
        </w:tc>
      </w:tr>
      <w:tr w:rsidR="000F247D" w:rsidRPr="0036304C" w:rsidTr="0036304C">
        <w:trPr>
          <w:trHeight w:val="10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19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Impuestos no comprendidos en las fracciones de la Ley de Ingresos causadas en ejercicios fiscales anteriores pendientes de liquidación o pago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4.1.9.1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Impuestos no Comprendidos en las Fracciones de la Ley de Ingresos Causados en Ejercicios Fiscales Anteriores Pendientes de Liquidación o Pago</w:t>
            </w:r>
          </w:p>
        </w:tc>
      </w:tr>
      <w:tr w:rsidR="000F247D" w:rsidRPr="0036304C" w:rsidTr="0036304C">
        <w:trPr>
          <w:trHeight w:val="10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19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Impuestos no comprendidos en las fracciones de la Ley de Ingresos causadas en ejercicios fiscales anteriores pendientes de liquidación o pago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Fiscales por Cobrar en Parcialidades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4.1.9.1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Impuestos no Comprendidos en las Fracciones de la Ley de Ingresos Causados en Ejercicios Fiscales Anteriores Pendientes de Liquidación o Pago</w:t>
            </w:r>
          </w:p>
        </w:tc>
      </w:tr>
      <w:tr w:rsidR="000F247D" w:rsidRPr="0036304C" w:rsidTr="0036304C">
        <w:trPr>
          <w:trHeight w:val="10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19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Impuestos no comprendidos en las fracciones de la Ley de Ingresos causadas en ejercicios fiscales anteriores pendientes de liquidación o pago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 xml:space="preserve">Deudores Morosos por Cobrar por Incumplimientos Fiscales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4.1.9.1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Impuestos no Comprendidos en las Fracciones de la Ley de Ingresos Causados en Ejercicios Fiscales Anteriores Pendientes de Liquidación o Pago</w:t>
            </w:r>
          </w:p>
        </w:tc>
      </w:tr>
      <w:tr w:rsidR="000F247D" w:rsidRPr="0036304C" w:rsidTr="0036304C">
        <w:trPr>
          <w:trHeight w:val="10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19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Impuestos no comprendidos en las fracciones de la Ley de Ingresos causadas en ejercicios fiscales anteriores pendientes de liquidación o pago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por Cobrar con Resolución Judicial Fiscal Definitiva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4.1.9.1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Impuestos no Comprendidos en las Fracciones de la Ley de Ingresos Causados en Ejercicios Fiscales Anteriores Pendientes de Liquidación o Pago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Aportaciones para Fondos de Vivienda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4.1.2.1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Aportaciones para Fondos de Vivienda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Aportaciones para Fondos de Vivienda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Fiscales por Cobrar en Parcialidades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4.1.2.1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Aportaciones para Fondos de Vivienda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Aportaciones para Fondos de Vivienda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 xml:space="preserve">Deudores Morosos por Cobrar por Incumplimientos Fiscales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4.1.2.1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Aportaciones para Fondos de Vivienda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Aportaciones para Fondos de Vivienda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por Cobrar con Resolución Judicial Fiscal Definitiva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4.1.2.1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Aportaciones para Fondos de Vivienda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Cuotas para el Seguro Social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4.1.2.2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Cuotas para el Seguro Social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Cuotas para el Seguro Social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Fiscales por Cobrar en Parcialidades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4.1.2.2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Cuotas para el Seguro Social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Cuotas para el Seguro Social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 xml:space="preserve">Deudores Morosos por Cobrar por Incumplimientos Fiscales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4.1.2.2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Cuotas para el Seguro Social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Cuotas para el Seguro Social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por Cobrar con Resolución Judicial Fiscal Definitiva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4.1.2.2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Cuotas para el Seguro Social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Cuotas de Ahorro para el Retiro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4.1.2.3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Cuotas de Ahorro para el Retiro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Cuotas de Ahorro para el Retiro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Fiscales por Cobrar en Parcialidades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4.1.2.3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Cuotas de Ahorro para el Retiro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Cuotas de Ahorro para el Retiro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 xml:space="preserve">Deudores Morosos por Cobrar por Incumplimientos Fiscales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4.1.2.3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Cuotas de Ahorro para el Retiro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Cuotas de Ahorro para el Retiro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por Cobrar con Resolución Judicial Fiscal Definitiva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4.1.2.3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Cuotas de Ahorro para el Retiro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Otras Cuotas y Aportaciones para la seguridad social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Otras Contribuciones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4.1.2.9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Otras Cuotas y Aportaciones para la Seguridad Social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Otras Cuotas y Aportaciones para la seguridad social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Fiscales por Cobrar en Parcialidades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4.1.2.9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Otras Cuotas y Aportaciones para la Seguridad Social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Otras Cuotas y Aportaciones para la seguridad social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 xml:space="preserve">Deudores Morosos por Cobrar por Incumplimientos Fiscales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4.1.2.9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Otras Cuotas y Aportaciones para la Seguridad Social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Otras Cuotas y Aportaciones para la seguridad social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por Cobrar con Resolución Judicial Fiscal Definitiva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4.1.2.9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Otras Cuotas y Aportaciones para la Seguridad Social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4.1.2.4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Accesorios de Cuotas y Aportaciones de Seguridad Social 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Fiscales por Cobrar en Parcialidades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4.1.2.4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Accesorios de Cuotas y Aportaciones de Seguridad Social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25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 xml:space="preserve">Deudores Morosos por Cobrar por Incumplimientos Fiscales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4.1.2.4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Accesorios de Cuotas y Aportaciones de Seguridad Social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por Cobrar con Resolución Judicial Fiscal Definitiva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4.1.2.4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Accesorios de Cuotas y Aportaciones de Seguridad Social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650C66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Contribuciones de Mejoras por Obras Públicas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Contribuciones de Mejoras por Cobrar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4.1.3.1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650C66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Contribuciones de Mejoras por Obras Públicas</w:t>
            </w:r>
            <w:r w:rsidR="000F247D"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                              </w:t>
            </w:r>
          </w:p>
        </w:tc>
      </w:tr>
      <w:tr w:rsidR="000F247D" w:rsidRPr="0036304C" w:rsidTr="0036304C">
        <w:trPr>
          <w:trHeight w:val="12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Contribuciones de Mejoras no comprendidas en las fracciones de la Ley de Ingresos causadas en ejercicios fiscales anteriores pendientes de liquidación o pago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Contribuciones de Mejoras por Cobrar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4.1.9.2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Derechos por el uso, goce, aprovechamiento o explotación de bienes de dominio público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Derechos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4.1.4.1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Derechos por el uso, goce, aprovechamiento o explotación de bienes de dominio público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Derechos por el uso, goce, aprovechamiento o explotación de bienes de dominio público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Fiscales por Cobrar en Parcialidades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4.1.4.1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Derechos por el uso, goce, aprovechamiento o explotación de bienes de dominio público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Derechos por el uso, goce, aprovechamiento o explotación de bienes de dominio público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 xml:space="preserve">Deudores Morosos por Cobrar por Incumplimientos Fiscales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4.1.4.1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Derechos por el uso, goce, aprovechamiento o explotación de bienes de dominio público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Derechos por el uso, goce, aprovechamiento o explotación de bienes de dominio público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por Cobrar con Resolución Judicial Fiscal Definitiva                     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4.1.4.1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Derechos por el uso, goce, aprovechamiento o explotación de bienes de dominio público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Derechos a los hidrocarburos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Derechos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4.1.4.2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Derechos a los hidrocarburos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Derechos a los hidrocarburos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Fiscales por Cobrar en Parcialidades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4.1.4.2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Derechos a los hidrocarburos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Derechos a los hidrocarburos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 xml:space="preserve">Deudores Morosos por Cobrar por Incumplimientos Fiscales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4.1.4.2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Derechos a los hidrocarburos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42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Derechos a los hidrocarburos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por Cobrar con Resolución Judicial Fiscal Definitiva                     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4.1.4.2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Derechos a los hidrocarburos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Derechos por prestación de servicios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Derechos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4.1.4.3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Derechos por prestación de servicios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Derechos por prestación de servicios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Fiscales por Cobrar en Parcialidades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4.1.4.3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Derechos por prestación de servicios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Derechos por prestación de servicios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 xml:space="preserve">Deudores Morosos por Cobrar por Incumplimientos Fiscales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4.1.4.3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Derechos por prestación de servicios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Derechos por prestación de servicios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Deudores por Cobrar con Resolución Judicial Fiscal Definitiva</w:t>
            </w:r>
            <w:r w:rsidRPr="0036304C">
              <w:rPr>
                <w:rFonts w:ascii="Calibri" w:hAnsi="Calibri" w:cs="Calibri"/>
                <w:strike/>
                <w:color w:val="000000"/>
                <w:sz w:val="20"/>
                <w:lang w:eastAsia="en-US"/>
              </w:rPr>
              <w:t xml:space="preserve">                     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4.1.4.3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Derechos por prestación de servicios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Derechos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Otras Contribuciones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4.1.4.9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Otros Derechos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Derechos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Fiscales por Cobrar en Parcialidades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4.1.4.9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Otros Derechos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Derechos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 xml:space="preserve">Deudores Morosos por Cobrar por Incumplimientos Fiscales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4.1.4.9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Otros Derechos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Derechos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Deudores por Cobrar con Resolución Judicial Fiscal Definitiva</w:t>
            </w:r>
            <w:r w:rsidRPr="0036304C">
              <w:rPr>
                <w:rFonts w:ascii="Calibri" w:hAnsi="Calibri" w:cs="Calibri"/>
                <w:strike/>
                <w:color w:val="000000"/>
                <w:sz w:val="20"/>
                <w:lang w:eastAsia="en-US"/>
              </w:rPr>
              <w:t xml:space="preserve">                     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4.1.4.9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Otros Derechos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45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Derechos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4.1.4.4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Accesorios de Derechos 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45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Fiscales por Cobrar en Parcialidades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4.1.4.4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Accesorios de Derechos 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45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 xml:space="preserve">Deudores Morosos por Cobrar por Incumplimientos Fiscales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4.1.4.4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Accesorios de Derechos 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45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Deudores por Cobrar con Resolución Judicial Fiscal Definitiva</w:t>
            </w:r>
            <w:r w:rsidRPr="0036304C">
              <w:rPr>
                <w:rFonts w:ascii="Calibri" w:hAnsi="Calibri" w:cs="Calibri"/>
                <w:strike/>
                <w:color w:val="000000"/>
                <w:sz w:val="20"/>
                <w:lang w:eastAsia="en-US"/>
              </w:rPr>
              <w:t xml:space="preserve">                     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4.1.4.4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Accesorios de Derechos                                   </w:t>
            </w:r>
          </w:p>
        </w:tc>
      </w:tr>
      <w:tr w:rsidR="000F247D" w:rsidRPr="0036304C" w:rsidTr="0036304C">
        <w:trPr>
          <w:trHeight w:val="30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49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Derechos no comprendidos en las fracciones de la Ley de Ingresos causadas en ejercicios fiscales anteriores pendientes de liquidación o pago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Derechos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4.1.9.2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Contribuciones de Mejoras, Derechos, Productos y Aprovechamientos no comprendidos en las Fracciones de la ley de Ingresos Causados en ejercicios Fiscales anteriores </w:t>
            </w: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lastRenderedPageBreak/>
              <w:t>pendientes de liquidación o pago</w:t>
            </w:r>
          </w:p>
        </w:tc>
      </w:tr>
      <w:tr w:rsidR="000F247D" w:rsidRPr="0036304C" w:rsidTr="0036304C">
        <w:trPr>
          <w:trHeight w:val="12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49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Derechos no comprendidos en las fracciones de la Ley de Ingresos causadas en ejercicios fiscales anteriores pendientes de liquidación o pago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Deudores Fiscales por Cobrar en Parcialidades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4.1.9.2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sz w:val="20"/>
                <w:lang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</w:tr>
      <w:tr w:rsidR="000F247D" w:rsidRPr="0036304C" w:rsidTr="0036304C">
        <w:trPr>
          <w:trHeight w:val="12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49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Derechos no comprendidos en las fracciones de la Ley de Ingresos causadas en ejercicios fiscales anteriores pendientes de liquidación o pago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 xml:space="preserve">Deudores Morosos por Cobrar por Incumplimientos Fiscales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4.1.9.2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</w:tr>
      <w:tr w:rsidR="000F247D" w:rsidRPr="0036304C" w:rsidTr="0036304C">
        <w:trPr>
          <w:trHeight w:val="12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49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Derechos no comprendidos en las fracciones de la Ley de Ingresos causadas en ejercicios fiscales anteriores pendientes de liquidación o pago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Deudores por Cobrar con Resolución Judicial Fiscal Definitiva</w:t>
            </w:r>
            <w:r w:rsidRPr="0036304C">
              <w:rPr>
                <w:rFonts w:ascii="Calibri" w:hAnsi="Calibri" w:cs="Calibri"/>
                <w:strike/>
                <w:color w:val="000000"/>
                <w:sz w:val="20"/>
                <w:lang w:eastAsia="en-US"/>
              </w:rPr>
              <w:t xml:space="preserve">                       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4.1.9.2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tipo corriente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Productos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4.1.5.1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Productos derivados del uso y aprovechamiento de bienes no sujetos a régimen de dominio público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tipo corriente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Productos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4.1.5.2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Enajenación de bienes muebles no sujetos a ser inventariados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tipo corriente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Productos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4.1.5.9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Otros productos que generan ingresos corrientes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1.2.3.1.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Terrenos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1.2.3.2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Viviendas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Productos de capital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1.2.3.3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Edificios no Residenciales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1.2.3.9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bienes Inmuebles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Productos de capital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1.2.4.1.1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Muebles de oficina y estantería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Productos de capital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1.2.4.1.2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Muebles, excepto de oficina y estantería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1.2.4.1.3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Equipo de cómputo y de tecnologías de la información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1.2.4.1.9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Otros mobiliarios y equipos de administración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1.2.4.2.1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Equipos y aparatos audiovisuales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1.2.4.2.2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Aparatos deportivos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1.2.4.2.3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>Cámaras Fotográficas y de video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1.2.4.2.9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Otro mobiliario y equipo educacional y recreativo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1.2.4.3.1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Equipo médico y de laboratorio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1.2.4.3.2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Instrumental médico y de laboratorio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1.2.4.4.1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Automóviles y Equipo Terrestre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1.2.4.4.2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Carrocerías y remolques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1.2.4.4.3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Equipo aeroespacial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1.2.4.4.4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Equipo ferroviario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1.2.4.4.5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Embarcaciones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1.2.4.4.9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equipos de transporte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Equipo de Defensa y Seguridad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1.2.4.6.1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Maquinaria y equipo agropecuario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1.2.4.6.2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Maquinaria y equipo industrial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1.2.4.6.3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Maquinaria y equipo de construcción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1.2.4.6.4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Sistemas de aire acondicionado, calefacción y de refrigeración Industrial y Comercial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1.2.4.6.5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Equipo de Comunicación y Telecomunicación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1.2.4.6.6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Equipos  de Generación Eléctrica, Aparatos  y Accesorios Eléctricos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1.2.4.6.7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Herramientas y Máquinas-Herramienta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1.2.4.6.9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Equipos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1.2.4.7.1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Bienes artísticos, Culturales y Científicos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1.2.4.7.2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Objetos de valor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1.2.4.8.1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Bovinos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1.2.4.8.2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Porcinos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1.2.4.8.3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Aves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1.2.4.8.4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Ovinos y Caprinos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1.2.4.8.5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Peces y Acuicultura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1.2.4.8.6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Equinos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1.2.4.8.7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Especies menores y de zoológico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1.2.4.8.8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Árboles y plantas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1.2.4.8.9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activos biológicos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1.2.5.1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Software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1.2.5.2.1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Patentes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1.2.5.2.2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Marcas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1.2.5.2.3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Derechos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1.2.5.3.1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Concesiones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1.2.5.3.2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Franquicias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1.2.5.4.1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Licencias informáticas e intelectuales</w:t>
            </w:r>
          </w:p>
        </w:tc>
      </w:tr>
      <w:tr w:rsidR="000F247D" w:rsidRPr="0036304C" w:rsidTr="00BA21D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1.2.5.4.2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Licencias Industriales, Comerciales y otras</w:t>
            </w:r>
          </w:p>
        </w:tc>
      </w:tr>
      <w:tr w:rsidR="000F247D" w:rsidRPr="0036304C" w:rsidTr="00BA21D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1.2.5.9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BA21DC" w:rsidRDefault="000F247D" w:rsidP="00BA21DC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BA21DC">
              <w:rPr>
                <w:rFonts w:ascii="Calibri" w:hAnsi="Calibri" w:cs="Calibri"/>
                <w:color w:val="000000"/>
                <w:sz w:val="20"/>
                <w:lang w:eastAsia="en-US"/>
              </w:rPr>
              <w:t>Otros Activos Intangibles</w:t>
            </w:r>
          </w:p>
        </w:tc>
      </w:tr>
      <w:tr w:rsidR="000F247D" w:rsidRPr="0036304C" w:rsidTr="00BA21DC">
        <w:trPr>
          <w:trHeight w:val="12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59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Productos no comprendidos en las fracciones de la Ley de Ingresos causadas en ejercicios fiscales anteriores pendientes de liquidación o pago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Productos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4.1.9.2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4.1.6.1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Incentivos derivados de la Colaboración Fiscal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4.1.6.2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Multas 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4.1.6.3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Indemnizaciones 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4.1.6.4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Reintegros 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4.1.6.5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 xml:space="preserve">Aprovechamientos provenientes de obras públicas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4.1.6.6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Aprovechamientos por Participaciones derivadas de la aplicación de leyes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61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4.1.6.7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Aportaciones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4.1.6.8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Cooperaciones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4.1.6.9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Otros Aprovechamientos                                  </w:t>
            </w:r>
          </w:p>
        </w:tc>
      </w:tr>
      <w:tr w:rsidR="000F247D" w:rsidRPr="0036304C" w:rsidTr="0036304C">
        <w:trPr>
          <w:trHeight w:val="12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69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Aprovechamientos no comprendidos en las fracciones de la Ley de Ingresos causadas en ejercicios fiscales anteriores pendientes de liquidación o pago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4.1.9.2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Contribuciones de Mejoras, Derechos, Productos y Aprovechamientos no comprendidos en las Fracciones de la ley de Ingresos Causados en ejercicios Fiscales anteriores pendientes de liquidación o pago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Ingresos por ventas de bienes y servicios de organismos descentralizados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Cuentas por Cobrar por venta de Bienes y prestación de servicios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4.1.7.3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Ingresos por venta de bienes y servicios de organismos descentralizados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Ingresos de operación de entidades paraestatales empresariales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Cuentas por Cobrar por venta de Bienes y prestación de servicios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4.1.7.4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Ingresos de operación de Entidades Paraestatales empresariales y no financieras                           </w:t>
            </w:r>
          </w:p>
        </w:tc>
      </w:tr>
      <w:tr w:rsidR="000F247D" w:rsidRPr="0036304C" w:rsidTr="0036304C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Ingresos por ventas de bienes y servicios producidos en establecimientos del Gobierno Central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Cuentas por Cobrar por venta de Bienes y prestación de servicios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4.1.7.2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Ingresos por venta de bienes y servicios producidos en establecimientos del gobierno                        </w:t>
            </w:r>
          </w:p>
        </w:tc>
      </w:tr>
      <w:tr w:rsidR="000F247D" w:rsidRPr="0036304C" w:rsidTr="0036304C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Aportaciones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Cuentas por Cobrar a la Federación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4.2.1.2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Aportaciones 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Aportaciones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>Cuentas por Cobrar a Entidades Federativas y Municipios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4.2.1.2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Aportaciones                                   </w:t>
            </w:r>
          </w:p>
        </w:tc>
      </w:tr>
      <w:tr w:rsidR="000F247D" w:rsidRPr="0036304C" w:rsidTr="0036304C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Cuentas por Cobrar a la Federación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4.2.1.3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Convenios 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>Cuentas por Cobrar a Entidades Federativas y Municipios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4.2.1.3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Convenios                                   </w:t>
            </w:r>
          </w:p>
        </w:tc>
      </w:tr>
      <w:tr w:rsidR="000F247D" w:rsidRPr="0036304C" w:rsidTr="0036304C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Participaciones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Cuentas por Cobrar a la Federación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4.2.1.1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Participaciones 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Participaciones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>Cuentas por Cobrar a Entidades Federativas y Municipios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4.2.1.1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Participaciones 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91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Transferencias Internas y Asignaciones al Sector Público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Cuentas por Cobrar a la Federación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4.2.2.1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Transferencias Internas y Asignaciones al Sector Público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Transferencias Internas y Asignaciones al Sector Público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>Cuentas por Cobrar a Entidades Federativas y Municipios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4.2.2.1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Transferencias Internas y Asignaciones al Sector Público                             </w:t>
            </w:r>
          </w:p>
        </w:tc>
      </w:tr>
      <w:tr w:rsidR="000F247D" w:rsidRPr="0036304C" w:rsidTr="0036304C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92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Transferencias al Resto del Sector Público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Otras Cuentas por cobrar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4.2.2.2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Transferencias al Resto del Sector Público                              </w:t>
            </w:r>
          </w:p>
        </w:tc>
      </w:tr>
      <w:tr w:rsidR="000F247D" w:rsidRPr="0036304C" w:rsidTr="0036304C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Subsidios y Subvenciones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Cuentas por Cobrar a la Federación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4.2.2.3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Subsidios y Subvenciones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93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Subsidios y Subvenciones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>Cuentas por Cobrar a Entidades Federativas y Municipios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4.2.2.3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Subsidios y Subvenciones                                 </w:t>
            </w:r>
          </w:p>
        </w:tc>
      </w:tr>
      <w:tr w:rsidR="000F247D" w:rsidRPr="0036304C" w:rsidTr="0036304C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94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Ayudas sociales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Cuentas por Cobrar a la Federación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4.2.2.4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Ayudas Sociales                                  </w:t>
            </w:r>
          </w:p>
        </w:tc>
      </w:tr>
      <w:tr w:rsidR="000F247D" w:rsidRPr="0036304C" w:rsidTr="0036304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94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Ayudas sociales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82150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682150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>Cuentas por Cobrar a Entidades Federativas y Municipios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4.2.2.4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Ayudas Sociales                                  </w:t>
            </w:r>
          </w:p>
        </w:tc>
      </w:tr>
      <w:tr w:rsidR="000F247D" w:rsidRPr="0036304C" w:rsidTr="0036304C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95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Pensiones y Jubilaciones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Cuentas por Cobrar a la Federación      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4.2.2.5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Pensiones y Jubilaciones                                 </w:t>
            </w:r>
          </w:p>
        </w:tc>
      </w:tr>
    </w:tbl>
    <w:p w:rsidR="000F247D" w:rsidRPr="00DB784D" w:rsidRDefault="000F247D" w:rsidP="004F29BA">
      <w:pPr>
        <w:rPr>
          <w:rFonts w:ascii="Calibri" w:hAnsi="Calibri" w:cs="Calibri"/>
          <w:lang w:val="es-ES_tradnl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3507FC" w:rsidRPr="006D5A4F" w:rsidRDefault="003507FC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  <w:sectPr w:rsidR="000F247D" w:rsidRPr="006D5A4F" w:rsidSect="00A626DF">
          <w:pgSz w:w="15840" w:h="12240" w:orient="landscape" w:code="1"/>
          <w:pgMar w:top="1701" w:right="1418" w:bottom="1701" w:left="1134" w:header="709" w:footer="567" w:gutter="0"/>
          <w:cols w:space="708"/>
          <w:docGrid w:linePitch="360"/>
        </w:sectPr>
      </w:pPr>
    </w:p>
    <w:p w:rsidR="000F247D" w:rsidRPr="006D5A4F" w:rsidRDefault="003507FC" w:rsidP="00BE5B23">
      <w:pPr>
        <w:jc w:val="center"/>
        <w:rPr>
          <w:rFonts w:ascii="Calibri" w:hAnsi="Calibri" w:cs="Calibri"/>
          <w:b/>
          <w:lang w:val="es-AR"/>
        </w:rPr>
      </w:pPr>
      <w:r>
        <w:rPr>
          <w:rFonts w:ascii="Calibri" w:hAnsi="Calibri" w:cs="Calibri"/>
          <w:b/>
          <w:lang w:val="es-AR"/>
        </w:rPr>
        <w:lastRenderedPageBreak/>
        <w:t>B.2.</w:t>
      </w:r>
      <w:r w:rsidR="000F247D" w:rsidRPr="006D5A4F">
        <w:rPr>
          <w:rFonts w:ascii="Calibri" w:hAnsi="Calibri" w:cs="Calibri"/>
          <w:b/>
          <w:lang w:val="es-AR"/>
        </w:rPr>
        <w:t xml:space="preserve"> Matriz </w:t>
      </w:r>
      <w:r w:rsidRPr="006D5A4F">
        <w:rPr>
          <w:rFonts w:ascii="Calibri" w:hAnsi="Calibri" w:cs="Calibri"/>
          <w:b/>
          <w:lang w:val="es-AR"/>
        </w:rPr>
        <w:t>Ingresos</w:t>
      </w:r>
      <w:r>
        <w:rPr>
          <w:rFonts w:ascii="Calibri" w:hAnsi="Calibri" w:cs="Calibri"/>
          <w:b/>
          <w:lang w:val="es-AR"/>
        </w:rPr>
        <w:t xml:space="preserve"> Recaudado </w:t>
      </w:r>
    </w:p>
    <w:p w:rsidR="000F247D" w:rsidRPr="006D5A4F" w:rsidRDefault="000F247D" w:rsidP="004F29BA">
      <w:pPr>
        <w:rPr>
          <w:rFonts w:ascii="Calibri" w:hAnsi="Calibri" w:cs="Calibri"/>
          <w:lang w:val="es-AR"/>
        </w:rPr>
      </w:pPr>
    </w:p>
    <w:tbl>
      <w:tblPr>
        <w:tblW w:w="14179" w:type="dxa"/>
        <w:tblInd w:w="93" w:type="dxa"/>
        <w:tblLook w:val="00A0"/>
      </w:tblPr>
      <w:tblGrid>
        <w:gridCol w:w="438"/>
        <w:gridCol w:w="2715"/>
        <w:gridCol w:w="1425"/>
        <w:gridCol w:w="1927"/>
        <w:gridCol w:w="1000"/>
        <w:gridCol w:w="2669"/>
        <w:gridCol w:w="979"/>
        <w:gridCol w:w="3026"/>
      </w:tblGrid>
      <w:tr w:rsidR="000F247D" w:rsidRPr="00DB784D" w:rsidTr="0036304C">
        <w:trPr>
          <w:trHeight w:val="307"/>
          <w:tblHeader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36304C" w:rsidRDefault="000F247D" w:rsidP="0036304C">
            <w:pPr>
              <w:ind w:left="-93"/>
              <w:jc w:val="center"/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  <w:t>CRI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</w:pPr>
            <w:r w:rsidRPr="0036304C">
              <w:rPr>
                <w:rFonts w:ascii="Calibri" w:hAnsi="Calibri" w:cs="Calibri"/>
                <w:b/>
                <w:color w:val="000000"/>
                <w:sz w:val="20"/>
                <w:lang w:val="en-US" w:eastAsia="en-US"/>
              </w:rPr>
              <w:t>Nombre del CRI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Características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:rsidR="000F247D" w:rsidRPr="00913B08" w:rsidRDefault="000F247D" w:rsidP="00916DE1">
            <w:pPr>
              <w:ind w:left="-53" w:right="-88"/>
              <w:jc w:val="center"/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Medio de Pago</w:t>
            </w:r>
          </w:p>
        </w:tc>
        <w:tc>
          <w:tcPr>
            <w:tcW w:w="76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913B08" w:rsidRDefault="000F247D" w:rsidP="00916DE1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Cuentas Contables</w:t>
            </w:r>
          </w:p>
        </w:tc>
      </w:tr>
      <w:tr w:rsidR="000F247D" w:rsidRPr="00DB784D" w:rsidTr="0036304C">
        <w:trPr>
          <w:trHeight w:val="358"/>
          <w:tblHeader/>
        </w:trPr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7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1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19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Cargo</w:t>
            </w: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Cuenta Cargo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Abono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913B08">
              <w:rPr>
                <w:rFonts w:ascii="Calibri" w:hAnsi="Calibri" w:cs="Calibri"/>
                <w:b/>
                <w:color w:val="000000"/>
                <w:sz w:val="20"/>
              </w:rPr>
              <w:t>Cuenta Abono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los ingresos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los ingresos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los ingresos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los ingresos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los ingresos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los ingresos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los ingresos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los ingresos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los ingresos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los ingresos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Deudores por Cobrar con Resolución Judicial Fiscal Definitiva</w:t>
            </w:r>
            <w:r w:rsidRPr="00DB784D">
              <w:rPr>
                <w:rFonts w:ascii="Calibri" w:hAnsi="Calibri" w:cs="Calibri"/>
                <w:strike/>
                <w:color w:val="000000"/>
                <w:sz w:val="20"/>
                <w:lang w:val="es-ES_tradnl" w:eastAsia="en-US"/>
              </w:rPr>
              <w:t xml:space="preserve">                       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los ingresos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</w:t>
            </w: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lastRenderedPageBreak/>
              <w:t>Definitiva</w:t>
            </w:r>
            <w:r w:rsidRPr="00DB784D">
              <w:rPr>
                <w:rFonts w:ascii="Calibri" w:hAnsi="Calibri" w:cs="Calibri"/>
                <w:strike/>
                <w:color w:val="000000"/>
                <w:sz w:val="20"/>
                <w:lang w:val="es-ES_tradnl" w:eastAsia="en-US"/>
              </w:rPr>
              <w:t xml:space="preserve">                         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los ingresos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Deudores por Cobrar con Resolución Judicial Fiscal Definitiva</w:t>
            </w:r>
            <w:r w:rsidRPr="00DB784D">
              <w:rPr>
                <w:rFonts w:ascii="Calibri" w:hAnsi="Calibri" w:cs="Calibri"/>
                <w:strike/>
                <w:color w:val="000000"/>
                <w:sz w:val="20"/>
                <w:lang w:val="es-ES_tradnl" w:eastAsia="en-US"/>
              </w:rPr>
              <w:t xml:space="preserve">                       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el patrimonio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el patrimonio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el patrimonio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el patrimonio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el patrimonio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el patrimonio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el patrimonio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el patrimonio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el patrimonio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el patrimonio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el patrimonio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sobre el patrimonio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                            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la producción, el consumo y las transacciones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la producción, el consumo y las transacciones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la producción, el consumo y las transacciones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la producción, el consumo y las transacciones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la producción, el consumo y las transacciones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la producción, el consumo y las transacciones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la producción, el consumo y las transacciones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la producción, el consumo y las transacciones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la producción, el consumo y las transacciones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la producción, el consumo y las transacciones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                            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la producción, el consumo y las transacciones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la producción, el consumo y las transacciones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al comercio exterior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al comercio exterior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al comercio exterior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al comercio exterior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al comercio exterior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al comercio exterior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al comercio exterior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al comercio exterior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al comercio exterior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al comercio exterior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al comercio exterior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al comercio exterior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Nóminas y Asimilables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Nóminas y Asimilables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Nóminas y Asimilables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Nóminas y Asimilables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Nóminas y Asimilables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Nóminas y Asimilables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Nóminas y Asimilables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Nóminas y Asimilables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Nóminas y Asimilables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Nóminas y Asimilables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Nóminas y Asimilables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sobre Nóminas y Asimilables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Ecológicos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Ecológicos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Ecológicos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Ecológicos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Ecológicos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Ecológicos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Ecológicos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Ecológicos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Ecológicos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Ecológicos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Ecológicos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Impuestos Ecológicos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Impuestos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1.1.2.4.9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Otras Contribuciones por Cobrar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Impuestos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1.1.2.4.9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Otras Contribuciones por Cobrar 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Impuestos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1.1.2.4.9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Otras Contribuciones por Cobrar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Impuestos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Impuestos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Impuestos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Impuestos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Impuestos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Impuestos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Impuestos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Impuestos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Impuestos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</w:t>
            </w:r>
          </w:p>
        </w:tc>
      </w:tr>
      <w:tr w:rsidR="000F247D" w:rsidRPr="00DB784D" w:rsidTr="0036304C">
        <w:trPr>
          <w:trHeight w:val="15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</w:t>
            </w:r>
          </w:p>
        </w:tc>
      </w:tr>
      <w:tr w:rsidR="000F247D" w:rsidRPr="00DB784D" w:rsidTr="0036304C">
        <w:trPr>
          <w:trHeight w:val="15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</w:t>
            </w:r>
          </w:p>
        </w:tc>
      </w:tr>
      <w:tr w:rsidR="000F247D" w:rsidRPr="00DB784D" w:rsidTr="0036304C">
        <w:trPr>
          <w:trHeight w:val="15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</w:t>
            </w:r>
          </w:p>
        </w:tc>
      </w:tr>
      <w:tr w:rsidR="000F247D" w:rsidRPr="00DB784D" w:rsidTr="0036304C">
        <w:trPr>
          <w:trHeight w:val="15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15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15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15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15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15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15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</w:t>
            </w:r>
          </w:p>
        </w:tc>
      </w:tr>
      <w:tr w:rsidR="000F247D" w:rsidRPr="00DB784D" w:rsidTr="0036304C">
        <w:trPr>
          <w:trHeight w:val="15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</w:t>
            </w:r>
          </w:p>
        </w:tc>
      </w:tr>
      <w:tr w:rsidR="000F247D" w:rsidRPr="00DB784D" w:rsidTr="0036304C">
        <w:trPr>
          <w:trHeight w:val="15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Impuestos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para Fondos de Vivienda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para Fondos de Vivienda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para Fondos de Vivienda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para Fondos de Vivienda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para Fondos de Vivienda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para Fondos de Vivienda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para Fondos de Vivienda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para Fondos de Vivienda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para Fondos de Vivienda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para Fondos de Vivienda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para Fondos de Vivienda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Aportaciones para Fondos de Vivienda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para el Seguro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para el Seguro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para el Seguro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para el Seguro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para el Seguro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para el Seguro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para el Seguro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para el Seguro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para el Seguro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para el Seguro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para el Seguro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para el Seguro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de Ahorro para el Retiro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de Ahorro para el Retiro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de Ahorro para el Retiro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de Ahorro para el Retiro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de Ahorro para el Retiro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de Ahorro para el Retiro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de Ahorro para el Retiro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de Ahorro para el Retiro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de Ahorro para el Retiro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de Ahorro para el Retiro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de Ahorro para el Retiro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Cuotas de Ahorro para el Retiro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Cuotas y Aportaciones para la seguridad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1.1.2.4.9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Otras 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Cuotas y Aportaciones para la seguridad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1.1.2.4.9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Otras Contribuciones por Cobrar  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Cuotas y Aportaciones para la seguridad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1.1.2.4.9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Otras 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Cuotas y Aportaciones para la seguridad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Cuotas y Aportaciones para la seguridad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Cuotas y Aportaciones para la seguridad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Cuotas y Aportaciones para la seguridad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Cuotas y Aportaciones para la seguridad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Cuotas y Aportaciones para la seguridad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Cuotas y Aportaciones para la seguridad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Cuotas y Aportaciones para la seguridad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Otras Cuotas y Aportaciones para la seguridad social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25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25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En especies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511260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1.1.9.3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Bienes Derivados de Embargos, Decomisos, Aseguramientos y Dación en Pago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650C66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Contribuciones de Mejoras por Obras Públicas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Contribuciones de Mejoras por Cobrar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650C66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Contribuciones de Mejoras por Obras Públicas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Contribuciones de Mejoras por Cobrar                               </w:t>
            </w:r>
          </w:p>
        </w:tc>
      </w:tr>
      <w:tr w:rsidR="000F247D" w:rsidRPr="00DB784D" w:rsidTr="0036304C">
        <w:trPr>
          <w:trHeight w:val="178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39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Contribuciones de Mejoras no comprendidas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Contribuciones de Mejoras por Cobrar                               </w:t>
            </w:r>
          </w:p>
        </w:tc>
      </w:tr>
      <w:tr w:rsidR="000F247D" w:rsidRPr="00DB784D" w:rsidTr="0036304C">
        <w:trPr>
          <w:trHeight w:val="178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39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Contribuciones de Mejoras no comprendidas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Contribuciones de Mejoras por Cobrar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por el uso, goce, aprovechamiento o explotación de bienes de dominio público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1.1.2.4.3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Derechos por Cobrar  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por el uso, goce, aprovechamiento o explotación de bienes de dominio público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1.1.2.4.3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Derechos por Cobrar  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por el uso, goce, aprovechamiento o explotación de bienes de dominio público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por el uso, goce, aprovechamiento o explotación de bienes de dominio público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por el uso, goce, aprovechamiento o explotación de bienes de dominio público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por el uso, goce, aprovechamiento o explotación de bienes de dominio público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41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por el uso, goce, aprovechamiento o explotación de bienes de dominio público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   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por el uso, goce, aprovechamiento o explotación de bienes de dominio público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Derechos a los hidrocarburos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1.1.2.4.3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Derechos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Derechos a los hidrocarburos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1.1.2.4.3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Derechos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Derechos a los hidrocarburos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Derechos a los hidrocarburos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Derechos a los hidrocarburos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Derechos a los hidrocarburos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Derechos a los hidrocarburos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Derechos a los hidrocarburos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Definitiva                       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por prestación de servicios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1.1.2.4.3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Derechos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por prestación de servicios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1.1.2.4.3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Derechos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43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por prestación de servicios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por prestación de servicios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por prestación de servicios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por prestación de servicios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por prestación de servicios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Deudores por Cobrar con Resolución Judicial Fiscal Definitiva</w:t>
            </w:r>
            <w:r w:rsidRPr="00DB784D">
              <w:rPr>
                <w:rFonts w:ascii="Calibri" w:hAnsi="Calibri" w:cs="Calibri"/>
                <w:strike/>
                <w:color w:val="000000"/>
                <w:sz w:val="20"/>
                <w:lang w:val="es-ES_tradnl" w:eastAsia="en-US"/>
              </w:rPr>
              <w:t xml:space="preserve">                       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por prestación de servicios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Deudores por Cobrar con Resolución Judicial Fiscal Definitiva</w:t>
            </w:r>
            <w:r w:rsidRPr="00DB784D">
              <w:rPr>
                <w:rFonts w:ascii="Calibri" w:hAnsi="Calibri" w:cs="Calibri"/>
                <w:strike/>
                <w:color w:val="000000"/>
                <w:sz w:val="20"/>
                <w:lang w:val="es-ES_tradnl" w:eastAsia="en-US"/>
              </w:rPr>
              <w:t xml:space="preserve">                       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Derechos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1.1.2.4.9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Otras 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Derechos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1.1.2.4.9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Otras Contribuciones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Derechos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Derechos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Derechos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Derechos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Derechos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Deudores por Cobrar con Resolución Judicial Fiscal Definitiva</w:t>
            </w:r>
            <w:r w:rsidRPr="00DB784D">
              <w:rPr>
                <w:rFonts w:ascii="Calibri" w:hAnsi="Calibri" w:cs="Calibri"/>
                <w:strike/>
                <w:color w:val="000000"/>
                <w:sz w:val="20"/>
                <w:lang w:val="es-ES_tradnl" w:eastAsia="en-US"/>
              </w:rPr>
              <w:t xml:space="preserve">                       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Otros Derechos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por Cobrar con Resolución Judicial Fiscal </w:t>
            </w: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lastRenderedPageBreak/>
              <w:t>Definitiva</w:t>
            </w:r>
            <w:r w:rsidRPr="00DB784D">
              <w:rPr>
                <w:rFonts w:ascii="Calibri" w:hAnsi="Calibri" w:cs="Calibri"/>
                <w:strike/>
                <w:color w:val="000000"/>
                <w:sz w:val="20"/>
                <w:lang w:val="es-ES_tradnl" w:eastAsia="en-US"/>
              </w:rPr>
              <w:t xml:space="preserve">                       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45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1.1.2.4.3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Derechos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1.1.2.4.3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Derechos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Deudores por Cobrar con Resolución Judicial Fiscal Definitiva</w:t>
            </w:r>
            <w:r w:rsidRPr="00DB784D">
              <w:rPr>
                <w:rFonts w:ascii="Calibri" w:hAnsi="Calibri" w:cs="Calibri"/>
                <w:strike/>
                <w:color w:val="000000"/>
                <w:sz w:val="20"/>
                <w:lang w:val="es-ES_tradnl" w:eastAsia="en-US"/>
              </w:rPr>
              <w:t xml:space="preserve">                       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Accesorios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Deudores por Cobrar con Resolución Judicial Fiscal Definitiva</w:t>
            </w:r>
            <w:r w:rsidRPr="00DB784D">
              <w:rPr>
                <w:rFonts w:ascii="Calibri" w:hAnsi="Calibri" w:cs="Calibri"/>
                <w:strike/>
                <w:color w:val="000000"/>
                <w:sz w:val="20"/>
                <w:lang w:val="es-ES_tradnl" w:eastAsia="en-US"/>
              </w:rPr>
              <w:t xml:space="preserve">                                                        </w:t>
            </w:r>
          </w:p>
        </w:tc>
      </w:tr>
      <w:tr w:rsidR="000F247D" w:rsidRPr="00DB784D" w:rsidTr="0036304C">
        <w:trPr>
          <w:trHeight w:val="15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1.1.2.4.3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Derechos por Cobrar                                 </w:t>
            </w:r>
          </w:p>
        </w:tc>
      </w:tr>
      <w:tr w:rsidR="000F247D" w:rsidRPr="00DB784D" w:rsidTr="0036304C">
        <w:trPr>
          <w:trHeight w:val="15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49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1.1.2.4.3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Derechos por Cobrar                                 </w:t>
            </w:r>
          </w:p>
        </w:tc>
      </w:tr>
      <w:tr w:rsidR="000F247D" w:rsidRPr="00DB784D" w:rsidTr="0036304C">
        <w:trPr>
          <w:trHeight w:val="15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15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extemporáneo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Morosos por Cobrar por Incumplimientos Fiscales                             </w:t>
            </w:r>
          </w:p>
        </w:tc>
      </w:tr>
      <w:tr w:rsidR="000F247D" w:rsidRPr="00DB784D" w:rsidTr="0036304C">
        <w:trPr>
          <w:trHeight w:val="15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15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Deudores Fiscales por Cobrar en Parcialidades                              </w:t>
            </w:r>
          </w:p>
        </w:tc>
      </w:tr>
      <w:tr w:rsidR="000F247D" w:rsidRPr="00DB784D" w:rsidTr="0036304C">
        <w:trPr>
          <w:trHeight w:val="15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49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Deudores por Cobrar con Resolución Judicial Fiscal Definitiva</w:t>
            </w:r>
            <w:r w:rsidRPr="00DB784D">
              <w:rPr>
                <w:rFonts w:ascii="Calibri" w:hAnsi="Calibri" w:cs="Calibri"/>
                <w:strike/>
                <w:color w:val="000000"/>
                <w:sz w:val="20"/>
                <w:lang w:val="es-ES_tradnl" w:eastAsia="en-US"/>
              </w:rPr>
              <w:t xml:space="preserve">                                                        </w:t>
            </w:r>
          </w:p>
        </w:tc>
      </w:tr>
      <w:tr w:rsidR="000F247D" w:rsidRPr="00DB784D" w:rsidTr="0036304C">
        <w:trPr>
          <w:trHeight w:val="15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49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Derechos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Resolución judicial CP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1.1.2.4.7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Deudores por Cobrar con Resolución Judicial Fiscal Definitiva</w:t>
            </w:r>
            <w:r w:rsidRPr="00DB784D">
              <w:rPr>
                <w:rFonts w:ascii="Calibri" w:hAnsi="Calibri" w:cs="Calibri"/>
                <w:strike/>
                <w:color w:val="000000"/>
                <w:sz w:val="20"/>
                <w:lang w:val="es-ES_tradnl" w:eastAsia="en-US"/>
              </w:rPr>
              <w:t xml:space="preserve">                       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1.1.2.4.4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Productos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1.1.2.4.4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Productos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1.1.2.4.4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Productos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1.1.2.4.4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Productos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1.1.2.4.4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Productos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1.1.2.4.4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Productos por Cobrar                                 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Productos de capital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Productos de capital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Productos de capital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Productos de capital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Productos de capital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Productos de capital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Productos de capital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1.1.2.2.2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Cuentas por Cobrar por Venta de Bienes Inmuebles, Muebles e Intangibles</w:t>
            </w:r>
          </w:p>
        </w:tc>
      </w:tr>
      <w:tr w:rsidR="000F247D" w:rsidRPr="00DB784D" w:rsidTr="0036304C">
        <w:trPr>
          <w:trHeight w:val="15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Productos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1.1.2.4.4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Productos por Cobrar                                 </w:t>
            </w:r>
          </w:p>
        </w:tc>
      </w:tr>
      <w:tr w:rsidR="000F247D" w:rsidRPr="00DB784D" w:rsidTr="0036304C">
        <w:trPr>
          <w:trHeight w:val="153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59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Productos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Pago en término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1.1.2.4.4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Productos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61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61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Aprovechamientos de tipo corriente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Requiere apertura CRI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</w:tr>
      <w:tr w:rsidR="000F247D" w:rsidRPr="00DB784D" w:rsidTr="0036304C">
        <w:trPr>
          <w:trHeight w:val="178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Aprovechamientos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</w:tr>
      <w:tr w:rsidR="000F247D" w:rsidRPr="00DB784D" w:rsidTr="0036304C">
        <w:trPr>
          <w:trHeight w:val="178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69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Aprovechamientos no comprendidos en las fracciones de la Ley de Ingresos causadas en ejercicios fiscales anteriores pendientes de liquidación o pago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1.1.2.4.5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Aprovechamientos por Cobrar                                 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Ingresos por ventas de bienes y servicios de organismos descentralizados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Cuentas por Cobrar por venta de Bienes y prestación de servicios                         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Ingresos por ventas de bienes y servicios de organismos descentralizados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Cuentas por Cobrar por venta de Bienes y prestación de servicios                         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Ingresos de operación de entidades paraestatales empresariales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Cuentas por Cobrar por venta de Bienes y prestación de servicios                         </w:t>
            </w:r>
          </w:p>
        </w:tc>
      </w:tr>
      <w:tr w:rsidR="000F247D" w:rsidRPr="00DB784D" w:rsidTr="0036304C">
        <w:trPr>
          <w:trHeight w:val="76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72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Ingresos de operación de entidades paraestatales empresariales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Cuentas por Cobrar por venta de Bienes y prestación de servicios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Ingresos por ventas de bienes y servicios producidos en establecimientos del Gobierno Central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1.1.1.1.1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Caja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Cuentas por Cobrar por venta de Bienes y prestación de servicios                         </w:t>
            </w:r>
          </w:p>
        </w:tc>
      </w:tr>
      <w:tr w:rsidR="000F247D" w:rsidRPr="00DB784D" w:rsidTr="0036304C">
        <w:trPr>
          <w:trHeight w:val="102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73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Ingresos por ventas de bienes y servicios producidos en establecimientos del Gobierno Central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1.1.2.2.1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Cuentas por Cobrar por venta de Bienes y prestación de servicios                         </w:t>
            </w:r>
          </w:p>
        </w:tc>
      </w:tr>
      <w:tr w:rsidR="000F247D" w:rsidRPr="00DB784D" w:rsidTr="0036304C">
        <w:trPr>
          <w:trHeight w:val="25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Participaciones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Cuentas por Cobrar a la Federación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Participaciones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A6642B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A6642B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>Cuentas por Cobrar a Entidades Federativas y Municipios</w:t>
            </w:r>
          </w:p>
        </w:tc>
      </w:tr>
      <w:tr w:rsidR="000F247D" w:rsidRPr="00DB784D" w:rsidTr="0036304C">
        <w:trPr>
          <w:trHeight w:val="25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Aportaciones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Cuentas por Cobrar a la Federación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Aportaciones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A6642B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A6642B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>Cuentas por Cobrar a Entidades Federativas y Municipios</w:t>
            </w:r>
          </w:p>
        </w:tc>
      </w:tr>
      <w:tr w:rsidR="000F247D" w:rsidRPr="00DB784D" w:rsidTr="0036304C">
        <w:trPr>
          <w:trHeight w:val="25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Cuentas por Cobrar a la Federación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83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Convenios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A6642B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A6642B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>Cuentas por Cobrar a Entidades Federativas y Municipios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>Transferencias Internas y Asignaciones al Sector Público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Cuentas por Cobrar a la Federación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Internas y Asignaciones al Sector Público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Cuentas por Cobrar a Entidades Federativas y Municipios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>Transferencias al Resto del Sector Público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1.1.2.2.9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Otras Cuentas por cobrar</w:t>
            </w:r>
          </w:p>
        </w:tc>
      </w:tr>
      <w:tr w:rsidR="000F247D" w:rsidRPr="00DB784D" w:rsidTr="0036304C">
        <w:trPr>
          <w:trHeight w:val="25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Subsidios y Subvenciones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s-ES_tradnl" w:eastAsia="en-US"/>
              </w:rPr>
              <w:t xml:space="preserve">Cuentas por Cobrar a la Federación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lastRenderedPageBreak/>
              <w:t>93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Subsidios y Subvenciones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A6642B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A6642B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>Cuentas por Cobrar a Entidades Federativas y Municipios</w:t>
            </w:r>
          </w:p>
        </w:tc>
      </w:tr>
      <w:tr w:rsidR="000F247D" w:rsidRPr="00DB784D" w:rsidTr="0036304C">
        <w:trPr>
          <w:trHeight w:val="25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Ayudas sociales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Cuentas por Cobrar a la Federación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Ayudas sociales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A6642B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A6642B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>Cuentas por Cobrar a Entidades Federativas y Municipios</w:t>
            </w:r>
          </w:p>
        </w:tc>
      </w:tr>
      <w:tr w:rsidR="000F247D" w:rsidRPr="00DB784D" w:rsidTr="0036304C">
        <w:trPr>
          <w:trHeight w:val="25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Pensiones y Jubilaciones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Cuentas por Cobrar a la Federación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A6642B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A6642B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>Transferencias a Fideicomisos, mandatos y análogos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A6642B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A6642B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>Cuentas por Cobrar a Entidades Federativas y Municipios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A6642B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A6642B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>Transferencias a Fideicomisos, mandatos y análogos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1.1.2.2.5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36304C" w:rsidRDefault="000F247D" w:rsidP="00DB784D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36304C">
              <w:rPr>
                <w:rFonts w:ascii="Calibri" w:hAnsi="Calibri" w:cs="Calibri"/>
                <w:color w:val="000000"/>
                <w:sz w:val="20"/>
                <w:lang w:eastAsia="en-US"/>
              </w:rPr>
              <w:t xml:space="preserve">Cuentas por Cobrar a la Federación                              </w:t>
            </w:r>
          </w:p>
        </w:tc>
      </w:tr>
      <w:tr w:rsidR="000F247D" w:rsidRPr="00DB784D" w:rsidTr="0036304C">
        <w:trPr>
          <w:trHeight w:val="51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96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A6642B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A6642B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>Transferencias a Fideicomisos, mandatos y análogos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S/Origen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Banco Moned.Nac.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1.1.1.2.1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 xml:space="preserve">Bancos Moneda Nacional                                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DB784D" w:rsidRDefault="000F247D" w:rsidP="00DB784D">
            <w:pPr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 w:rsidRPr="00DB784D">
              <w:rPr>
                <w:rFonts w:ascii="Calibri" w:hAnsi="Calibri" w:cs="Calibri"/>
                <w:color w:val="000000"/>
                <w:sz w:val="20"/>
                <w:lang w:val="en-US" w:eastAsia="en-US"/>
              </w:rPr>
              <w:t>1.1.2.2.6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A6642B" w:rsidRDefault="000F247D" w:rsidP="00DB784D">
            <w:pPr>
              <w:rPr>
                <w:rFonts w:ascii="Calibri" w:hAnsi="Calibri" w:cs="Calibri"/>
                <w:color w:val="000000"/>
                <w:sz w:val="20"/>
                <w:lang w:val="es-MX" w:eastAsia="en-US"/>
              </w:rPr>
            </w:pPr>
            <w:r w:rsidRPr="00A6642B">
              <w:rPr>
                <w:rFonts w:ascii="Calibri" w:hAnsi="Calibri" w:cs="Calibri"/>
                <w:color w:val="000000"/>
                <w:sz w:val="20"/>
                <w:lang w:val="es-MX" w:eastAsia="en-US"/>
              </w:rPr>
              <w:t>Cuentas por Cobrar a Entidades Federativas y Municipios</w:t>
            </w:r>
          </w:p>
        </w:tc>
      </w:tr>
    </w:tbl>
    <w:p w:rsidR="000F247D" w:rsidRPr="006D5A4F" w:rsidRDefault="000F247D" w:rsidP="004F29BA">
      <w:pPr>
        <w:rPr>
          <w:rFonts w:ascii="Calibri" w:hAnsi="Calibri" w:cs="Calibri"/>
          <w:lang w:val="es-AR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0F247D" w:rsidP="008863AB">
      <w:pPr>
        <w:rPr>
          <w:rFonts w:ascii="Calibri" w:hAnsi="Calibri" w:cs="Calibri"/>
          <w:b/>
          <w:lang w:val="es-AR"/>
        </w:rPr>
      </w:pPr>
      <w:r w:rsidRPr="006D5A4F">
        <w:rPr>
          <w:rFonts w:ascii="Calibri" w:hAnsi="Calibri" w:cs="Calibri"/>
          <w:b/>
          <w:lang w:val="es-AR"/>
        </w:rPr>
        <w:br w:type="page"/>
      </w:r>
      <w:r w:rsidRPr="006D5A4F">
        <w:rPr>
          <w:rFonts w:ascii="Calibri" w:hAnsi="Calibri" w:cs="Calibri"/>
          <w:b/>
          <w:lang w:val="es-AR"/>
        </w:rPr>
        <w:lastRenderedPageBreak/>
        <w:t>B.2. 2 Matriz de recaudado de ingresos sin devengado previo de ingresos</w:t>
      </w:r>
    </w:p>
    <w:p w:rsidR="000F247D" w:rsidRPr="006D5A4F" w:rsidRDefault="000F247D" w:rsidP="008863AB">
      <w:pPr>
        <w:rPr>
          <w:rFonts w:ascii="Calibri" w:hAnsi="Calibri" w:cs="Calibri"/>
          <w:lang w:val="es-AR"/>
        </w:rPr>
      </w:pPr>
    </w:p>
    <w:tbl>
      <w:tblPr>
        <w:tblW w:w="14028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406"/>
        <w:gridCol w:w="3745"/>
        <w:gridCol w:w="1319"/>
        <w:gridCol w:w="919"/>
        <w:gridCol w:w="2891"/>
        <w:gridCol w:w="879"/>
        <w:gridCol w:w="3869"/>
      </w:tblGrid>
      <w:tr w:rsidR="000F247D" w:rsidRPr="006D5A4F" w:rsidTr="00F87FF4">
        <w:trPr>
          <w:trHeight w:val="255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CRI</w:t>
            </w:r>
          </w:p>
        </w:tc>
        <w:tc>
          <w:tcPr>
            <w:tcW w:w="37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Nombre de CRI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Medio</w:t>
            </w:r>
          </w:p>
          <w:p w:rsidR="000F247D" w:rsidRPr="006D5A4F" w:rsidRDefault="000F247D" w:rsidP="00F87FF4">
            <w:pPr>
              <w:jc w:val="center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 xml:space="preserve">Recaudación </w:t>
            </w:r>
          </w:p>
        </w:tc>
        <w:tc>
          <w:tcPr>
            <w:tcW w:w="85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6E6E6"/>
            <w:noWrap/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Cuenta Contable</w:t>
            </w:r>
          </w:p>
        </w:tc>
      </w:tr>
      <w:tr w:rsidR="000F247D" w:rsidRPr="006D5A4F" w:rsidTr="00F87FF4">
        <w:trPr>
          <w:trHeight w:val="255"/>
        </w:trPr>
        <w:tc>
          <w:tcPr>
            <w:tcW w:w="40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7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3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0F247D" w:rsidRPr="006D5A4F" w:rsidRDefault="000F247D" w:rsidP="00F87FF4">
            <w:pPr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Cargo</w:t>
            </w: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6D5A4F" w:rsidRDefault="000F247D" w:rsidP="00F87FF4">
            <w:pPr>
              <w:jc w:val="both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Cuenta Cargo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Abono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0F247D" w:rsidRPr="006D5A4F" w:rsidRDefault="000F247D" w:rsidP="00F87FF4">
            <w:pPr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Cuenta Abono</w:t>
            </w:r>
          </w:p>
        </w:tc>
      </w:tr>
      <w:tr w:rsidR="000F247D" w:rsidRPr="006D5A4F" w:rsidTr="00F87FF4">
        <w:trPr>
          <w:trHeight w:val="356"/>
        </w:trPr>
        <w:tc>
          <w:tcPr>
            <w:tcW w:w="4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81</w:t>
            </w:r>
          </w:p>
        </w:tc>
        <w:tc>
          <w:tcPr>
            <w:tcW w:w="3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Participaciones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 xml:space="preserve">Banco </w:t>
            </w:r>
            <w:r>
              <w:rPr>
                <w:rFonts w:ascii="Calibri" w:hAnsi="Calibri" w:cs="Calibri"/>
                <w:sz w:val="20"/>
              </w:rPr>
              <w:t>Moned. Nac.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6D5A4F" w:rsidRDefault="000F247D" w:rsidP="00F87FF4">
            <w:pPr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1.1.1.2.1</w:t>
            </w: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both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 xml:space="preserve">Bancos Moneda Nacional                                 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4.2.1.1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F247D" w:rsidRPr="006D5A4F" w:rsidRDefault="000F247D" w:rsidP="00F87FF4">
            <w:pPr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 xml:space="preserve">Participaciones                                   </w:t>
            </w:r>
          </w:p>
        </w:tc>
      </w:tr>
      <w:tr w:rsidR="000F247D" w:rsidRPr="006D5A4F" w:rsidTr="00F87FF4">
        <w:trPr>
          <w:trHeight w:val="510"/>
        </w:trPr>
        <w:tc>
          <w:tcPr>
            <w:tcW w:w="4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91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Transferencias Internas y Asignaciones al Sector Público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</w:rPr>
            </w:pPr>
            <w:r w:rsidRPr="006D5A4F">
              <w:rPr>
                <w:rFonts w:ascii="Calibri" w:hAnsi="Calibri" w:cs="Calibri"/>
                <w:sz w:val="20"/>
              </w:rPr>
              <w:t xml:space="preserve">Banco </w:t>
            </w:r>
            <w:r>
              <w:rPr>
                <w:rFonts w:ascii="Calibri" w:hAnsi="Calibri" w:cs="Calibri"/>
                <w:sz w:val="20"/>
              </w:rPr>
              <w:t>Moned. Nac.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6D5A4F" w:rsidRDefault="000F247D" w:rsidP="00F87FF4">
            <w:pPr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1.1.1.2.1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both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 xml:space="preserve">Bancos Moneda Nacional                                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4.2.2.1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F247D" w:rsidRPr="006D5A4F" w:rsidRDefault="000F247D" w:rsidP="00F87FF4">
            <w:pPr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 xml:space="preserve">Transferencias Internas y Asignaciones al Sector Público                             </w:t>
            </w:r>
          </w:p>
        </w:tc>
      </w:tr>
      <w:tr w:rsidR="000F247D" w:rsidRPr="006D5A4F" w:rsidTr="00F87FF4">
        <w:trPr>
          <w:trHeight w:val="255"/>
        </w:trPr>
        <w:tc>
          <w:tcPr>
            <w:tcW w:w="4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92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Transferencias al Resto del Sector Público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</w:rPr>
            </w:pPr>
            <w:r w:rsidRPr="006D5A4F">
              <w:rPr>
                <w:rFonts w:ascii="Calibri" w:hAnsi="Calibri" w:cs="Calibri"/>
                <w:sz w:val="20"/>
              </w:rPr>
              <w:t xml:space="preserve">Banco </w:t>
            </w:r>
            <w:r>
              <w:rPr>
                <w:rFonts w:ascii="Calibri" w:hAnsi="Calibri" w:cs="Calibri"/>
                <w:sz w:val="20"/>
              </w:rPr>
              <w:t>Moned. Nac.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6D5A4F" w:rsidRDefault="000F247D" w:rsidP="00F87FF4">
            <w:pPr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1.1.1.2.1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both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 xml:space="preserve">Bancos Moneda Nacional                                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4.2.2.2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F247D" w:rsidRPr="006D5A4F" w:rsidRDefault="000F247D" w:rsidP="00F87FF4">
            <w:pPr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 xml:space="preserve">Transferencias al Resto del Sector Público                              </w:t>
            </w:r>
          </w:p>
        </w:tc>
      </w:tr>
      <w:tr w:rsidR="000F247D" w:rsidRPr="006D5A4F" w:rsidTr="00F87FF4">
        <w:trPr>
          <w:trHeight w:val="255"/>
        </w:trPr>
        <w:tc>
          <w:tcPr>
            <w:tcW w:w="4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93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Subsidios y Subvenciones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</w:rPr>
            </w:pPr>
            <w:r w:rsidRPr="006D5A4F">
              <w:rPr>
                <w:rFonts w:ascii="Calibri" w:hAnsi="Calibri" w:cs="Calibri"/>
                <w:sz w:val="20"/>
              </w:rPr>
              <w:t xml:space="preserve">Banco </w:t>
            </w:r>
            <w:r>
              <w:rPr>
                <w:rFonts w:ascii="Calibri" w:hAnsi="Calibri" w:cs="Calibri"/>
                <w:sz w:val="20"/>
              </w:rPr>
              <w:t>Moned. Nac.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6D5A4F" w:rsidRDefault="000F247D" w:rsidP="00F87FF4">
            <w:pPr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1.1.1.2.1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both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 xml:space="preserve">Bancos Moneda Nacional                                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4.2.2.3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F247D" w:rsidRPr="006D5A4F" w:rsidRDefault="000F247D" w:rsidP="00F87FF4">
            <w:pPr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 xml:space="preserve">Subsidios y Subvenciones                                 </w:t>
            </w:r>
          </w:p>
        </w:tc>
      </w:tr>
      <w:tr w:rsidR="000F247D" w:rsidRPr="006D5A4F" w:rsidTr="00F87FF4">
        <w:trPr>
          <w:trHeight w:val="255"/>
        </w:trPr>
        <w:tc>
          <w:tcPr>
            <w:tcW w:w="4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94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 xml:space="preserve">Ayudas sociales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</w:rPr>
            </w:pPr>
            <w:r w:rsidRPr="006D5A4F">
              <w:rPr>
                <w:rFonts w:ascii="Calibri" w:hAnsi="Calibri" w:cs="Calibri"/>
                <w:sz w:val="20"/>
              </w:rPr>
              <w:t xml:space="preserve">Banco </w:t>
            </w:r>
            <w:r>
              <w:rPr>
                <w:rFonts w:ascii="Calibri" w:hAnsi="Calibri" w:cs="Calibri"/>
                <w:sz w:val="20"/>
              </w:rPr>
              <w:t>Moned. Nac.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6D5A4F" w:rsidRDefault="000F247D" w:rsidP="00F87FF4">
            <w:pPr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1.1.1.2.1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both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 xml:space="preserve">Bancos Moneda Nacional                                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4.2.2.4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F247D" w:rsidRPr="006D5A4F" w:rsidRDefault="000F247D" w:rsidP="00F87FF4">
            <w:pPr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 xml:space="preserve">Ayudas Sociales                                  </w:t>
            </w:r>
          </w:p>
        </w:tc>
      </w:tr>
      <w:tr w:rsidR="000F247D" w:rsidRPr="006D5A4F" w:rsidTr="00F87FF4">
        <w:trPr>
          <w:trHeight w:val="255"/>
        </w:trPr>
        <w:tc>
          <w:tcPr>
            <w:tcW w:w="4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95</w:t>
            </w:r>
          </w:p>
        </w:tc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 xml:space="preserve">Pensiones y Jubilaciones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</w:rPr>
            </w:pPr>
            <w:r w:rsidRPr="006D5A4F">
              <w:rPr>
                <w:rFonts w:ascii="Calibri" w:hAnsi="Calibri" w:cs="Calibri"/>
                <w:sz w:val="20"/>
              </w:rPr>
              <w:t xml:space="preserve">Banco </w:t>
            </w:r>
            <w:r>
              <w:rPr>
                <w:rFonts w:ascii="Calibri" w:hAnsi="Calibri" w:cs="Calibri"/>
                <w:sz w:val="20"/>
              </w:rPr>
              <w:t>Moned. Nac.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47D" w:rsidRPr="006D5A4F" w:rsidRDefault="000F247D" w:rsidP="00F87FF4">
            <w:pPr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1.1.1.2.1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both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 xml:space="preserve">Bancos Moneda Nacional                                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47D" w:rsidRPr="006D5A4F" w:rsidRDefault="000F247D" w:rsidP="00F87FF4">
            <w:pPr>
              <w:jc w:val="center"/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>4.2.2.5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F247D" w:rsidRPr="006D5A4F" w:rsidRDefault="000F247D" w:rsidP="00F87FF4">
            <w:pPr>
              <w:rPr>
                <w:rFonts w:ascii="Calibri" w:hAnsi="Calibri" w:cs="Calibri"/>
                <w:sz w:val="20"/>
              </w:rPr>
            </w:pPr>
            <w:r w:rsidRPr="006D5A4F">
              <w:rPr>
                <w:rFonts w:ascii="Calibri" w:hAnsi="Calibri" w:cs="Calibri"/>
                <w:sz w:val="20"/>
              </w:rPr>
              <w:t xml:space="preserve">Pensiones y Jubilaciones                                 </w:t>
            </w:r>
          </w:p>
        </w:tc>
      </w:tr>
    </w:tbl>
    <w:p w:rsidR="000F247D" w:rsidRPr="006D5A4F" w:rsidRDefault="000F247D" w:rsidP="008863AB">
      <w:pPr>
        <w:rPr>
          <w:rFonts w:ascii="Calibri" w:hAnsi="Calibri" w:cs="Calibri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0F247D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</w:p>
    <w:p w:rsidR="000F247D" w:rsidRPr="006D5A4F" w:rsidRDefault="004412B1" w:rsidP="00997CAE">
      <w:pPr>
        <w:jc w:val="center"/>
        <w:rPr>
          <w:rFonts w:ascii="Calibri" w:hAnsi="Calibri" w:cs="Calibri"/>
          <w:b/>
          <w:sz w:val="32"/>
          <w:szCs w:val="32"/>
          <w:lang w:val="es-MX"/>
        </w:rPr>
      </w:pPr>
      <w:r>
        <w:rPr>
          <w:rFonts w:ascii="Calibri" w:hAnsi="Calibri" w:cs="Calibri"/>
          <w:noProof/>
          <w:vanish/>
          <w:color w:val="0000FF"/>
          <w:sz w:val="27"/>
          <w:szCs w:val="27"/>
          <w:lang w:val="es-MX" w:eastAsia="es-MX"/>
        </w:rPr>
        <w:drawing>
          <wp:inline distT="0" distB="0" distL="0" distR="0">
            <wp:extent cx="2200910" cy="2073275"/>
            <wp:effectExtent l="19050" t="0" r="8890" b="0"/>
            <wp:docPr id="3" name="Imagen 3" descr="http://t1.gstatic.com/images?q=tbn:ANd9GcQom_fGGKLJPl8WL4l_yhFR468Klubhq37bE8NqLySRSJ0xSBc&amp;t=1&amp;usg=__m_YwqSuzodA47UBUNbn2OwYJvw8=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http://t1.gstatic.com/images?q=tbn:ANd9GcQom_fGGKLJPl8WL4l_yhFR468Klubhq37bE8NqLySRSJ0xSBc&amp;t=1&amp;usg=__m_YwqSuzodA47UBUNbn2OwYJvw8=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910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F247D" w:rsidRPr="006D5A4F" w:rsidSect="00A626DF">
      <w:pgSz w:w="15840" w:h="12240" w:orient="landscape" w:code="1"/>
      <w:pgMar w:top="1701" w:right="1418" w:bottom="1701" w:left="1134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86D" w:rsidRDefault="0077086D">
      <w:r>
        <w:separator/>
      </w:r>
    </w:p>
  </w:endnote>
  <w:endnote w:type="continuationSeparator" w:id="0">
    <w:p w:rsidR="0077086D" w:rsidRDefault="00770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23B" w:rsidRPr="006456BC" w:rsidRDefault="00B0323B" w:rsidP="00BE5B23">
    <w:pPr>
      <w:pStyle w:val="Piedepgina"/>
      <w:tabs>
        <w:tab w:val="clear" w:pos="8504"/>
      </w:tabs>
      <w:rPr>
        <w:sz w:val="20"/>
      </w:rPr>
    </w:pPr>
    <w:r w:rsidRPr="00651017">
      <w:rPr>
        <w:rFonts w:ascii="Arial" w:hAnsi="Arial"/>
        <w:smallCaps/>
        <w:sz w:val="20"/>
      </w:rPr>
      <w:t>Vigencia  01-Enero-2011</w:t>
    </w:r>
    <w:r>
      <w:rPr>
        <w:rFonts w:ascii="Arial" w:hAnsi="Arial"/>
        <w:smallCaps/>
        <w:sz w:val="20"/>
      </w:rPr>
      <w:t xml:space="preserve">    </w:t>
    </w:r>
    <w:r>
      <w:rPr>
        <w:rFonts w:ascii="Arial" w:hAnsi="Arial"/>
        <w:smallCaps/>
        <w:sz w:val="20"/>
      </w:rPr>
      <w:tab/>
    </w:r>
    <w:r w:rsidR="00BE5B23">
      <w:rPr>
        <w:rFonts w:ascii="Arial" w:hAnsi="Arial"/>
        <w:smallCaps/>
        <w:sz w:val="20"/>
      </w:rPr>
      <w:t xml:space="preserve">                                                                                                                                                                                </w:t>
    </w:r>
    <w:r w:rsidR="00BE5B23" w:rsidRPr="00BE5B23">
      <w:rPr>
        <w:rFonts w:asciiTheme="minorHAnsi" w:hAnsiTheme="minorHAnsi" w:cstheme="minorHAnsi"/>
        <w:b/>
        <w:smallCaps/>
        <w:szCs w:val="22"/>
      </w:rPr>
      <w:t xml:space="preserve">A- </w:t>
    </w:r>
    <w:r w:rsidR="007B676B" w:rsidRPr="00BE5B23">
      <w:rPr>
        <w:rFonts w:asciiTheme="minorHAnsi" w:hAnsiTheme="minorHAnsi" w:cstheme="minorHAnsi"/>
        <w:b/>
        <w:szCs w:val="22"/>
      </w:rPr>
      <w:fldChar w:fldCharType="begin"/>
    </w:r>
    <w:r w:rsidRPr="00BE5B23">
      <w:rPr>
        <w:rFonts w:asciiTheme="minorHAnsi" w:hAnsiTheme="minorHAnsi" w:cstheme="minorHAnsi"/>
        <w:b/>
        <w:szCs w:val="22"/>
      </w:rPr>
      <w:instrText xml:space="preserve"> PAGE </w:instrText>
    </w:r>
    <w:r w:rsidR="007B676B" w:rsidRPr="00BE5B23">
      <w:rPr>
        <w:rFonts w:asciiTheme="minorHAnsi" w:hAnsiTheme="minorHAnsi" w:cstheme="minorHAnsi"/>
        <w:b/>
        <w:szCs w:val="22"/>
      </w:rPr>
      <w:fldChar w:fldCharType="separate"/>
    </w:r>
    <w:r w:rsidR="003507FC">
      <w:rPr>
        <w:rFonts w:asciiTheme="minorHAnsi" w:hAnsiTheme="minorHAnsi" w:cstheme="minorHAnsi"/>
        <w:b/>
        <w:noProof/>
        <w:szCs w:val="22"/>
      </w:rPr>
      <w:t>167</w:t>
    </w:r>
    <w:r w:rsidR="007B676B" w:rsidRPr="00BE5B23">
      <w:rPr>
        <w:rFonts w:asciiTheme="minorHAnsi" w:hAnsiTheme="minorHAnsi" w:cstheme="minorHAnsi"/>
        <w:b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23B" w:rsidRDefault="00B0323B" w:rsidP="005377D0">
    <w:pPr>
      <w:pStyle w:val="Piedepgina"/>
      <w:tabs>
        <w:tab w:val="right" w:pos="9540"/>
      </w:tabs>
      <w:jc w:val="right"/>
      <w:rPr>
        <w:rFonts w:ascii="EurekaSans-Regular" w:hAnsi="EurekaSans-Regular"/>
        <w:w w:val="105"/>
        <w:sz w:val="16"/>
        <w:szCs w:val="16"/>
      </w:rPr>
    </w:pPr>
    <w:r w:rsidRPr="00860A43">
      <w:rPr>
        <w:rFonts w:ascii="EurekaSans-Regular" w:hAnsi="EurekaSans-Regular"/>
        <w:w w:val="105"/>
        <w:sz w:val="16"/>
        <w:szCs w:val="16"/>
      </w:rPr>
      <w:t xml:space="preserve">Av. Constituyentes 1001, </w:t>
    </w:r>
    <w:r>
      <w:rPr>
        <w:rFonts w:ascii="EurekaSans-Regular" w:hAnsi="EurekaSans-Regular"/>
        <w:w w:val="105"/>
        <w:sz w:val="16"/>
        <w:szCs w:val="16"/>
      </w:rPr>
      <w:t>Edificio B, Piso 5</w:t>
    </w:r>
    <w:r w:rsidRPr="00860A43">
      <w:rPr>
        <w:rFonts w:ascii="EurekaSans-Regular" w:hAnsi="EurekaSans-Regular"/>
        <w:w w:val="105"/>
        <w:sz w:val="16"/>
        <w:szCs w:val="16"/>
      </w:rPr>
      <w:t>, Col. Bel</w:t>
    </w:r>
    <w:r w:rsidRPr="00860A43">
      <w:rPr>
        <w:rFonts w:ascii="EurekaSans-Regular" w:hAnsi="EurekaSans-Regular" w:hint="eastAsia"/>
        <w:w w:val="105"/>
        <w:sz w:val="16"/>
        <w:szCs w:val="16"/>
      </w:rPr>
      <w:t>é</w:t>
    </w:r>
    <w:r w:rsidRPr="00860A43">
      <w:rPr>
        <w:rFonts w:ascii="EurekaSans-Regular" w:hAnsi="EurekaSans-Regular"/>
        <w:w w:val="105"/>
        <w:sz w:val="16"/>
        <w:szCs w:val="16"/>
      </w:rPr>
      <w:t>n de las Flores</w:t>
    </w:r>
  </w:p>
  <w:p w:rsidR="00B0323B" w:rsidRPr="00860A43" w:rsidRDefault="00B0323B" w:rsidP="005377D0">
    <w:pPr>
      <w:pStyle w:val="Piedepgina"/>
      <w:tabs>
        <w:tab w:val="right" w:pos="9540"/>
      </w:tabs>
      <w:jc w:val="right"/>
      <w:rPr>
        <w:rFonts w:ascii="EurekaSans-Regular" w:hAnsi="EurekaSans-Regular"/>
        <w:w w:val="105"/>
        <w:sz w:val="16"/>
        <w:szCs w:val="16"/>
      </w:rPr>
    </w:pPr>
    <w:r w:rsidRPr="00860A43">
      <w:rPr>
        <w:rFonts w:ascii="EurekaSans-Regular" w:hAnsi="EurekaSans-Regular"/>
        <w:w w:val="105"/>
        <w:sz w:val="16"/>
        <w:szCs w:val="16"/>
      </w:rPr>
      <w:t>Del</w:t>
    </w:r>
    <w:r>
      <w:rPr>
        <w:rFonts w:ascii="EurekaSans-Regular" w:hAnsi="EurekaSans-Regular"/>
        <w:w w:val="105"/>
        <w:sz w:val="16"/>
        <w:szCs w:val="16"/>
      </w:rPr>
      <w:t>ega</w:t>
    </w:r>
    <w:r w:rsidRPr="00860A43">
      <w:rPr>
        <w:rFonts w:ascii="EurekaSans-Regular" w:hAnsi="EurekaSans-Regular"/>
        <w:w w:val="105"/>
        <w:sz w:val="16"/>
        <w:szCs w:val="16"/>
      </w:rPr>
      <w:t xml:space="preserve">. </w:t>
    </w:r>
    <w:r w:rsidRPr="00860A43">
      <w:rPr>
        <w:rFonts w:ascii="EurekaSans-Regular" w:hAnsi="EurekaSans-Regular" w:hint="eastAsia"/>
        <w:w w:val="105"/>
        <w:sz w:val="16"/>
        <w:szCs w:val="16"/>
      </w:rPr>
      <w:t>Á</w:t>
    </w:r>
    <w:r w:rsidRPr="00860A43">
      <w:rPr>
        <w:rFonts w:ascii="EurekaSans-Regular" w:hAnsi="EurekaSans-Regular"/>
        <w:w w:val="105"/>
        <w:sz w:val="16"/>
        <w:szCs w:val="16"/>
      </w:rPr>
      <w:t>lvaro Obreg</w:t>
    </w:r>
    <w:r w:rsidRPr="00860A43">
      <w:rPr>
        <w:rFonts w:ascii="EurekaSans-Regular" w:hAnsi="EurekaSans-Regular" w:hint="eastAsia"/>
        <w:w w:val="105"/>
        <w:sz w:val="16"/>
        <w:szCs w:val="16"/>
      </w:rPr>
      <w:t>ó</w:t>
    </w:r>
    <w:r w:rsidRPr="00860A43">
      <w:rPr>
        <w:rFonts w:ascii="EurekaSans-Regular" w:hAnsi="EurekaSans-Regular"/>
        <w:w w:val="105"/>
        <w:sz w:val="16"/>
        <w:szCs w:val="16"/>
      </w:rPr>
      <w:t>n</w:t>
    </w:r>
    <w:r>
      <w:rPr>
        <w:rFonts w:ascii="EurekaSans-Regular" w:hAnsi="EurekaSans-Regular"/>
        <w:w w:val="105"/>
        <w:sz w:val="16"/>
        <w:szCs w:val="16"/>
      </w:rPr>
      <w:t>,</w:t>
    </w:r>
    <w:r w:rsidRPr="00860A43">
      <w:rPr>
        <w:rFonts w:ascii="EurekaSans-Regular" w:hAnsi="EurekaSans-Regular"/>
        <w:w w:val="105"/>
        <w:sz w:val="16"/>
        <w:szCs w:val="16"/>
      </w:rPr>
      <w:t xml:space="preserve"> M</w:t>
    </w:r>
    <w:r w:rsidRPr="00860A43">
      <w:rPr>
        <w:rFonts w:ascii="EurekaSans-Regular" w:hAnsi="EurekaSans-Regular" w:hint="eastAsia"/>
        <w:w w:val="105"/>
        <w:sz w:val="16"/>
        <w:szCs w:val="16"/>
      </w:rPr>
      <w:t>é</w:t>
    </w:r>
    <w:r w:rsidRPr="00860A43">
      <w:rPr>
        <w:rFonts w:ascii="EurekaSans-Regular" w:hAnsi="EurekaSans-Regular"/>
        <w:w w:val="105"/>
        <w:sz w:val="16"/>
        <w:szCs w:val="16"/>
      </w:rPr>
      <w:t>xico, d</w:t>
    </w:r>
    <w:r>
      <w:rPr>
        <w:rFonts w:ascii="EurekaSans-Regular" w:hAnsi="EurekaSans-Regular"/>
        <w:w w:val="105"/>
        <w:sz w:val="16"/>
        <w:szCs w:val="16"/>
      </w:rPr>
      <w:t>.</w:t>
    </w:r>
    <w:r w:rsidRPr="00860A43">
      <w:rPr>
        <w:rFonts w:ascii="EurekaSans-Regular" w:hAnsi="EurekaSans-Regular"/>
        <w:w w:val="105"/>
        <w:sz w:val="16"/>
        <w:szCs w:val="16"/>
      </w:rPr>
      <w:t>C</w:t>
    </w:r>
    <w:r>
      <w:rPr>
        <w:rFonts w:ascii="EurekaSans-Regular" w:hAnsi="EurekaSans-Regular"/>
        <w:w w:val="105"/>
        <w:sz w:val="16"/>
        <w:szCs w:val="16"/>
      </w:rPr>
      <w:t>.,</w:t>
    </w:r>
    <w:r w:rsidRPr="00860A43">
      <w:rPr>
        <w:rFonts w:ascii="EurekaSans-Regular" w:hAnsi="EurekaSans-Regular"/>
        <w:w w:val="105"/>
        <w:sz w:val="16"/>
        <w:szCs w:val="16"/>
      </w:rPr>
      <w:t xml:space="preserve"> </w:t>
    </w:r>
    <w:r>
      <w:rPr>
        <w:rFonts w:ascii="EurekaSans-Regular" w:hAnsi="EurekaSans-Regular"/>
        <w:w w:val="105"/>
        <w:sz w:val="16"/>
        <w:szCs w:val="16"/>
      </w:rPr>
      <w:t xml:space="preserve">CP. </w:t>
    </w:r>
    <w:r w:rsidRPr="00860A43">
      <w:rPr>
        <w:rFonts w:ascii="EurekaSans-Regular" w:hAnsi="EurekaSans-Regular"/>
        <w:w w:val="105"/>
        <w:sz w:val="16"/>
        <w:szCs w:val="16"/>
      </w:rPr>
      <w:t>01110</w:t>
    </w:r>
  </w:p>
  <w:p w:rsidR="00B0323B" w:rsidRDefault="00B0323B" w:rsidP="005377D0">
    <w:pPr>
      <w:pStyle w:val="Piedepgina"/>
      <w:tabs>
        <w:tab w:val="right" w:pos="9540"/>
      </w:tabs>
      <w:jc w:val="right"/>
      <w:rPr>
        <w:rFonts w:ascii="EurekaSans-Regular" w:hAnsi="EurekaSans-Regular"/>
        <w:w w:val="105"/>
        <w:sz w:val="16"/>
        <w:szCs w:val="16"/>
      </w:rPr>
    </w:pPr>
    <w:r>
      <w:rPr>
        <w:rFonts w:ascii="EurekaSans-Regular" w:hAnsi="EurekaSans-Regular"/>
        <w:w w:val="105"/>
        <w:sz w:val="16"/>
        <w:szCs w:val="16"/>
      </w:rPr>
      <w:t>TEL. +52 (55) 3688 4890</w:t>
    </w:r>
    <w:r w:rsidRPr="00860A43">
      <w:rPr>
        <w:rFonts w:ascii="EurekaSans-Regular" w:hAnsi="EurekaSans-Regular"/>
        <w:w w:val="105"/>
        <w:sz w:val="16"/>
        <w:szCs w:val="16"/>
      </w:rPr>
      <w:t xml:space="preserve">, </w:t>
    </w:r>
    <w:r>
      <w:rPr>
        <w:rFonts w:ascii="EurekaSans-Regular" w:hAnsi="EurekaSans-Regular"/>
        <w:w w:val="105"/>
        <w:sz w:val="16"/>
        <w:szCs w:val="16"/>
      </w:rPr>
      <w:t>Fax (55) 3688 4805</w:t>
    </w:r>
  </w:p>
  <w:p w:rsidR="00B0323B" w:rsidRPr="00D7666E" w:rsidRDefault="007B676B" w:rsidP="005377D0">
    <w:pPr>
      <w:pStyle w:val="Piedepgina"/>
      <w:tabs>
        <w:tab w:val="right" w:pos="9540"/>
      </w:tabs>
      <w:jc w:val="right"/>
      <w:rPr>
        <w:rFonts w:ascii="EurekaSans-Regular" w:hAnsi="EurekaSans-Regular"/>
        <w:w w:val="105"/>
        <w:sz w:val="16"/>
        <w:szCs w:val="16"/>
      </w:rPr>
    </w:pPr>
    <w:hyperlink r:id="rId1" w:history="1">
      <w:r w:rsidR="00B0323B" w:rsidRPr="00D7666E">
        <w:rPr>
          <w:rStyle w:val="Hipervnculo"/>
          <w:rFonts w:ascii="EurekaSans-Regular" w:hAnsi="EurekaSans-Regular" w:cs="Arial"/>
          <w:w w:val="105"/>
          <w:sz w:val="16"/>
          <w:szCs w:val="16"/>
        </w:rPr>
        <w:t>www.conac.gob.mx</w:t>
      </w:r>
    </w:hyperlink>
  </w:p>
  <w:p w:rsidR="00B0323B" w:rsidRDefault="00B0323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86D" w:rsidRDefault="0077086D">
      <w:r>
        <w:separator/>
      </w:r>
    </w:p>
  </w:footnote>
  <w:footnote w:type="continuationSeparator" w:id="0">
    <w:p w:rsidR="0077086D" w:rsidRDefault="007708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F30" w:rsidRDefault="007B676B">
    <w:pPr>
      <w:pStyle w:val="Encabezado"/>
    </w:pPr>
    <w:r w:rsidRPr="007B676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019647" o:spid="_x0000_s4098" type="#_x0000_t136" style="position:absolute;margin-left:0;margin-top:0;width:576.75pt;height:46.1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Versión para auscultació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A0"/>
    </w:tblPr>
    <w:tblGrid>
      <w:gridCol w:w="10922"/>
      <w:gridCol w:w="2582"/>
    </w:tblGrid>
    <w:tr w:rsidR="00B0323B" w:rsidRPr="006E127B" w:rsidTr="00A626DF">
      <w:trPr>
        <w:trHeight w:val="841"/>
      </w:trPr>
      <w:tc>
        <w:tcPr>
          <w:tcW w:w="4044" w:type="pct"/>
          <w:vAlign w:val="center"/>
        </w:tcPr>
        <w:p w:rsidR="00B0323B" w:rsidRPr="00E26BF5" w:rsidRDefault="007B676B" w:rsidP="00A626DF">
          <w:pPr>
            <w:pStyle w:val="Encabezado"/>
            <w:jc w:val="center"/>
            <w:rPr>
              <w:rFonts w:ascii="Calibri" w:hAnsi="Calibri" w:cs="Arial"/>
              <w:b/>
              <w:smallCaps/>
              <w:sz w:val="36"/>
              <w:szCs w:val="36"/>
            </w:rPr>
          </w:pPr>
          <w:r w:rsidRPr="007B676B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43019648" o:spid="_x0000_s4099" type="#_x0000_t136" style="position:absolute;left:0;text-align:left;margin-left:0;margin-top:0;width:576.75pt;height:46.1pt;rotation:315;z-index:-251650048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Verdana&quot;;font-size:1pt" string="Versión para auscultación"/>
                <w10:wrap anchorx="margin" anchory="margin"/>
              </v:shape>
            </w:pict>
          </w:r>
          <w:r w:rsidR="00B0323B" w:rsidRPr="00E26BF5">
            <w:rPr>
              <w:rFonts w:ascii="Calibri" w:hAnsi="Calibri" w:cs="Arial"/>
              <w:b/>
              <w:smallCaps/>
              <w:sz w:val="36"/>
              <w:szCs w:val="36"/>
            </w:rPr>
            <w:t>Manual de Contabilidad Gubernamental</w:t>
          </w:r>
        </w:p>
        <w:p w:rsidR="00B0323B" w:rsidRPr="00E26BF5" w:rsidRDefault="00B0323B" w:rsidP="00A626DF">
          <w:pPr>
            <w:pStyle w:val="Encabezado"/>
            <w:jc w:val="center"/>
            <w:rPr>
              <w:rFonts w:ascii="Calibri" w:hAnsi="Calibri" w:cs="Arial"/>
              <w:b/>
            </w:rPr>
          </w:pPr>
          <w:r w:rsidRPr="00E26BF5">
            <w:rPr>
              <w:rFonts w:ascii="Calibri" w:hAnsi="Calibri" w:cs="Arial"/>
              <w:b/>
              <w:smallCaps/>
              <w:sz w:val="32"/>
              <w:szCs w:val="32"/>
            </w:rPr>
            <w:t>Matriz de Conversión</w:t>
          </w:r>
        </w:p>
      </w:tc>
      <w:tc>
        <w:tcPr>
          <w:tcW w:w="956" w:type="pct"/>
        </w:tcPr>
        <w:p w:rsidR="00B0323B" w:rsidRPr="00E26BF5" w:rsidRDefault="00BE5B23" w:rsidP="006A14F6">
          <w:pPr>
            <w:pStyle w:val="Encabezado"/>
            <w:rPr>
              <w:rFonts w:ascii="Calibri" w:hAnsi="Calibri" w:cs="Arial"/>
              <w:b/>
            </w:rPr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-153035</wp:posOffset>
                </wp:positionV>
                <wp:extent cx="1543685" cy="594995"/>
                <wp:effectExtent l="19050" t="0" r="0" b="0"/>
                <wp:wrapNone/>
                <wp:docPr id="7" name="Imagen 3" descr="cona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 descr="cona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685" cy="5949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B0323B">
            <w:rPr>
              <w:noProof/>
              <w:lang w:val="es-MX" w:eastAsia="es-MX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2566035</wp:posOffset>
                </wp:positionH>
                <wp:positionV relativeFrom="paragraph">
                  <wp:posOffset>-40640</wp:posOffset>
                </wp:positionV>
                <wp:extent cx="1217930" cy="476250"/>
                <wp:effectExtent l="19050" t="0" r="1270" b="0"/>
                <wp:wrapNone/>
                <wp:docPr id="1" name="Imagen 1" descr="cona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cona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7930" cy="4762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B0323B" w:rsidRPr="006456BC" w:rsidRDefault="00B0323B" w:rsidP="006A14F6">
    <w:pPr>
      <w:pStyle w:val="Encabezado"/>
      <w:rPr>
        <w:rFonts w:ascii="Calibri" w:hAnsi="Calibri"/>
        <w:b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23B" w:rsidRDefault="007B676B">
    <w:pPr>
      <w:pStyle w:val="Encabezado"/>
    </w:pPr>
    <w:r w:rsidRPr="007B676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019646" o:spid="_x0000_s4097" type="#_x0000_t136" style="position:absolute;margin-left:0;margin-top:0;width:576.75pt;height:46.1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Versión para auscultación"/>
          <w10:wrap anchorx="margin" anchory="margin"/>
        </v:shape>
      </w:pict>
    </w:r>
    <w:r w:rsidR="00B0323B">
      <w:rPr>
        <w:noProof/>
        <w:lang w:val="es-MX" w:eastAsia="es-MX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4436110</wp:posOffset>
          </wp:positionH>
          <wp:positionV relativeFrom="paragraph">
            <wp:posOffset>-205740</wp:posOffset>
          </wp:positionV>
          <wp:extent cx="1543685" cy="595630"/>
          <wp:effectExtent l="19050" t="0" r="0" b="0"/>
          <wp:wrapNone/>
          <wp:docPr id="2" name="Imagen 3" descr="cona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conac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685" cy="595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D04B8"/>
    <w:multiLevelType w:val="hybridMultilevel"/>
    <w:tmpl w:val="BC382A94"/>
    <w:lvl w:ilvl="0" w:tplc="395E409A">
      <w:start w:val="2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DCE1420"/>
    <w:multiLevelType w:val="multilevel"/>
    <w:tmpl w:val="CE6EFA96"/>
    <w:lvl w:ilvl="0">
      <w:start w:val="1"/>
      <w:numFmt w:val="upperRoman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974"/>
        </w:tabs>
        <w:ind w:left="974" w:hanging="864"/>
      </w:pPr>
      <w:rPr>
        <w:rFonts w:cs="Times New Roman" w:hint="default"/>
        <w:color w:val="auto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26716703"/>
    <w:multiLevelType w:val="hybridMultilevel"/>
    <w:tmpl w:val="7FC8A12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674519"/>
    <w:multiLevelType w:val="hybridMultilevel"/>
    <w:tmpl w:val="0414D5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571B12"/>
    <w:multiLevelType w:val="hybridMultilevel"/>
    <w:tmpl w:val="57A020B4"/>
    <w:lvl w:ilvl="0" w:tplc="25105698">
      <w:start w:val="2"/>
      <w:numFmt w:val="bullet"/>
      <w:lvlText w:val="-"/>
      <w:lvlJc w:val="left"/>
      <w:pPr>
        <w:ind w:left="825" w:hanging="360"/>
      </w:pPr>
      <w:rPr>
        <w:rFonts w:ascii="Times New Roman" w:eastAsia="Times New Roman" w:hAnsi="Times New Roman" w:hint="default"/>
      </w:rPr>
    </w:lvl>
    <w:lvl w:ilvl="1" w:tplc="2C0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2C0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2C0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2C0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376F6195"/>
    <w:multiLevelType w:val="hybridMultilevel"/>
    <w:tmpl w:val="B502BAA4"/>
    <w:lvl w:ilvl="0" w:tplc="55A64C6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A7A0A62"/>
    <w:multiLevelType w:val="hybridMultilevel"/>
    <w:tmpl w:val="F09876F8"/>
    <w:lvl w:ilvl="0" w:tplc="080A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7">
    <w:nsid w:val="4CD416F4"/>
    <w:multiLevelType w:val="hybridMultilevel"/>
    <w:tmpl w:val="AAAC318A"/>
    <w:lvl w:ilvl="0" w:tplc="080A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8">
    <w:nsid w:val="55B420E2"/>
    <w:multiLevelType w:val="hybridMultilevel"/>
    <w:tmpl w:val="6C64B17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03C188D"/>
    <w:multiLevelType w:val="hybridMultilevel"/>
    <w:tmpl w:val="D92CFA8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F585221"/>
    <w:multiLevelType w:val="hybridMultilevel"/>
    <w:tmpl w:val="21E252DA"/>
    <w:lvl w:ilvl="0" w:tplc="080A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1">
    <w:nsid w:val="75411B82"/>
    <w:multiLevelType w:val="hybridMultilevel"/>
    <w:tmpl w:val="D7B265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297158"/>
    <w:multiLevelType w:val="hybridMultilevel"/>
    <w:tmpl w:val="29DE7F06"/>
    <w:lvl w:ilvl="0" w:tplc="77F2E9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4"/>
  </w:num>
  <w:num w:numId="5">
    <w:abstractNumId w:val="9"/>
  </w:num>
  <w:num w:numId="6">
    <w:abstractNumId w:val="10"/>
  </w:num>
  <w:num w:numId="7">
    <w:abstractNumId w:val="11"/>
  </w:num>
  <w:num w:numId="8">
    <w:abstractNumId w:val="3"/>
  </w:num>
  <w:num w:numId="9">
    <w:abstractNumId w:val="2"/>
  </w:num>
  <w:num w:numId="10">
    <w:abstractNumId w:val="5"/>
  </w:num>
  <w:num w:numId="11">
    <w:abstractNumId w:val="8"/>
  </w:num>
  <w:num w:numId="12">
    <w:abstractNumId w:val="1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attachedTemplate r:id="rId1"/>
  <w:stylePaneFormatFilter w:val="3F0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81407"/>
    <w:rsid w:val="00004341"/>
    <w:rsid w:val="00004DE0"/>
    <w:rsid w:val="00005C7B"/>
    <w:rsid w:val="00010179"/>
    <w:rsid w:val="000137D0"/>
    <w:rsid w:val="00013926"/>
    <w:rsid w:val="00014C5F"/>
    <w:rsid w:val="0001755F"/>
    <w:rsid w:val="00020880"/>
    <w:rsid w:val="000224B7"/>
    <w:rsid w:val="00026F27"/>
    <w:rsid w:val="00026FAA"/>
    <w:rsid w:val="00027C3F"/>
    <w:rsid w:val="00030649"/>
    <w:rsid w:val="000309CC"/>
    <w:rsid w:val="00031F21"/>
    <w:rsid w:val="00032390"/>
    <w:rsid w:val="00032AC4"/>
    <w:rsid w:val="00035FFD"/>
    <w:rsid w:val="00037387"/>
    <w:rsid w:val="0003751C"/>
    <w:rsid w:val="00037C11"/>
    <w:rsid w:val="00040213"/>
    <w:rsid w:val="000427F0"/>
    <w:rsid w:val="000440E6"/>
    <w:rsid w:val="0004596B"/>
    <w:rsid w:val="0005128A"/>
    <w:rsid w:val="00052105"/>
    <w:rsid w:val="00054D5E"/>
    <w:rsid w:val="000608B6"/>
    <w:rsid w:val="00064143"/>
    <w:rsid w:val="00066AFC"/>
    <w:rsid w:val="00066F11"/>
    <w:rsid w:val="00067A5C"/>
    <w:rsid w:val="000712F5"/>
    <w:rsid w:val="00071A2C"/>
    <w:rsid w:val="00071CE3"/>
    <w:rsid w:val="000721E6"/>
    <w:rsid w:val="00076308"/>
    <w:rsid w:val="00080AB5"/>
    <w:rsid w:val="0008127D"/>
    <w:rsid w:val="00083567"/>
    <w:rsid w:val="00083D38"/>
    <w:rsid w:val="00085AF2"/>
    <w:rsid w:val="000875A7"/>
    <w:rsid w:val="000907FF"/>
    <w:rsid w:val="0009300F"/>
    <w:rsid w:val="00095A51"/>
    <w:rsid w:val="00095CA1"/>
    <w:rsid w:val="00095F63"/>
    <w:rsid w:val="000A038E"/>
    <w:rsid w:val="000A3166"/>
    <w:rsid w:val="000A53A2"/>
    <w:rsid w:val="000A7628"/>
    <w:rsid w:val="000B0B7C"/>
    <w:rsid w:val="000B1A9C"/>
    <w:rsid w:val="000B4837"/>
    <w:rsid w:val="000B70A6"/>
    <w:rsid w:val="000C089E"/>
    <w:rsid w:val="000C5A40"/>
    <w:rsid w:val="000C5A64"/>
    <w:rsid w:val="000C61A3"/>
    <w:rsid w:val="000C653D"/>
    <w:rsid w:val="000D360E"/>
    <w:rsid w:val="000D3FD2"/>
    <w:rsid w:val="000D48A1"/>
    <w:rsid w:val="000D58BF"/>
    <w:rsid w:val="000E0ADA"/>
    <w:rsid w:val="000E0FAE"/>
    <w:rsid w:val="000E2F87"/>
    <w:rsid w:val="000E3A18"/>
    <w:rsid w:val="000E3DAA"/>
    <w:rsid w:val="000E4E0D"/>
    <w:rsid w:val="000E51CF"/>
    <w:rsid w:val="000F059F"/>
    <w:rsid w:val="000F247D"/>
    <w:rsid w:val="000F54CD"/>
    <w:rsid w:val="000F7D25"/>
    <w:rsid w:val="00100572"/>
    <w:rsid w:val="00100B7C"/>
    <w:rsid w:val="00103511"/>
    <w:rsid w:val="00103F72"/>
    <w:rsid w:val="00106858"/>
    <w:rsid w:val="0011049C"/>
    <w:rsid w:val="001148B8"/>
    <w:rsid w:val="0011558E"/>
    <w:rsid w:val="00115F72"/>
    <w:rsid w:val="00123007"/>
    <w:rsid w:val="00123610"/>
    <w:rsid w:val="00124783"/>
    <w:rsid w:val="001247C4"/>
    <w:rsid w:val="00125D25"/>
    <w:rsid w:val="00126020"/>
    <w:rsid w:val="00130B04"/>
    <w:rsid w:val="00131B42"/>
    <w:rsid w:val="0013346C"/>
    <w:rsid w:val="00134082"/>
    <w:rsid w:val="001420D6"/>
    <w:rsid w:val="00143AB8"/>
    <w:rsid w:val="00144B32"/>
    <w:rsid w:val="00150E11"/>
    <w:rsid w:val="00154E8D"/>
    <w:rsid w:val="00156731"/>
    <w:rsid w:val="0015728F"/>
    <w:rsid w:val="001602F2"/>
    <w:rsid w:val="00161CFD"/>
    <w:rsid w:val="00162B6A"/>
    <w:rsid w:val="0016637F"/>
    <w:rsid w:val="00167833"/>
    <w:rsid w:val="00167951"/>
    <w:rsid w:val="001700CD"/>
    <w:rsid w:val="001715EB"/>
    <w:rsid w:val="00171D3F"/>
    <w:rsid w:val="001772BF"/>
    <w:rsid w:val="00177831"/>
    <w:rsid w:val="00183099"/>
    <w:rsid w:val="00183A1D"/>
    <w:rsid w:val="001845B4"/>
    <w:rsid w:val="00184751"/>
    <w:rsid w:val="00186B8E"/>
    <w:rsid w:val="00190455"/>
    <w:rsid w:val="00190725"/>
    <w:rsid w:val="00190F98"/>
    <w:rsid w:val="00192F21"/>
    <w:rsid w:val="001953F0"/>
    <w:rsid w:val="00197C2B"/>
    <w:rsid w:val="001A048F"/>
    <w:rsid w:val="001A2A3C"/>
    <w:rsid w:val="001A2BBC"/>
    <w:rsid w:val="001A4DA5"/>
    <w:rsid w:val="001A5214"/>
    <w:rsid w:val="001A5BD6"/>
    <w:rsid w:val="001B724B"/>
    <w:rsid w:val="001B73C8"/>
    <w:rsid w:val="001C293D"/>
    <w:rsid w:val="001C4A5A"/>
    <w:rsid w:val="001C4ACA"/>
    <w:rsid w:val="001C5281"/>
    <w:rsid w:val="001C587B"/>
    <w:rsid w:val="001C5CBB"/>
    <w:rsid w:val="001D0A21"/>
    <w:rsid w:val="001D18E2"/>
    <w:rsid w:val="001D3847"/>
    <w:rsid w:val="001D6532"/>
    <w:rsid w:val="001E029D"/>
    <w:rsid w:val="001E2B5D"/>
    <w:rsid w:val="001F38B7"/>
    <w:rsid w:val="001F473E"/>
    <w:rsid w:val="001F4B2A"/>
    <w:rsid w:val="001F4E74"/>
    <w:rsid w:val="001F627C"/>
    <w:rsid w:val="001F71BF"/>
    <w:rsid w:val="002000B0"/>
    <w:rsid w:val="00200C5D"/>
    <w:rsid w:val="00201759"/>
    <w:rsid w:val="00202FC0"/>
    <w:rsid w:val="002037DC"/>
    <w:rsid w:val="00205172"/>
    <w:rsid w:val="00205668"/>
    <w:rsid w:val="002074B3"/>
    <w:rsid w:val="00210B1F"/>
    <w:rsid w:val="00213405"/>
    <w:rsid w:val="002163EC"/>
    <w:rsid w:val="00217696"/>
    <w:rsid w:val="002215EC"/>
    <w:rsid w:val="00225F15"/>
    <w:rsid w:val="00230109"/>
    <w:rsid w:val="00230F27"/>
    <w:rsid w:val="00234874"/>
    <w:rsid w:val="002378B2"/>
    <w:rsid w:val="002453F2"/>
    <w:rsid w:val="0025109B"/>
    <w:rsid w:val="00251158"/>
    <w:rsid w:val="002519CF"/>
    <w:rsid w:val="0025466B"/>
    <w:rsid w:val="00254FBD"/>
    <w:rsid w:val="00256FDF"/>
    <w:rsid w:val="00263A1A"/>
    <w:rsid w:val="00265A3E"/>
    <w:rsid w:val="00266A05"/>
    <w:rsid w:val="00272EE8"/>
    <w:rsid w:val="00281407"/>
    <w:rsid w:val="00281BB4"/>
    <w:rsid w:val="00282965"/>
    <w:rsid w:val="00286C8A"/>
    <w:rsid w:val="00287223"/>
    <w:rsid w:val="00287FB3"/>
    <w:rsid w:val="002936C9"/>
    <w:rsid w:val="002A1B0B"/>
    <w:rsid w:val="002A2EA7"/>
    <w:rsid w:val="002A303C"/>
    <w:rsid w:val="002A5378"/>
    <w:rsid w:val="002A5D8E"/>
    <w:rsid w:val="002A5EAF"/>
    <w:rsid w:val="002B3BDD"/>
    <w:rsid w:val="002B6504"/>
    <w:rsid w:val="002B69D2"/>
    <w:rsid w:val="002C12EA"/>
    <w:rsid w:val="002C1DAC"/>
    <w:rsid w:val="002C27B3"/>
    <w:rsid w:val="002C2FF0"/>
    <w:rsid w:val="002C5712"/>
    <w:rsid w:val="002D095D"/>
    <w:rsid w:val="002D167C"/>
    <w:rsid w:val="002E2172"/>
    <w:rsid w:val="002E67D4"/>
    <w:rsid w:val="002E6F18"/>
    <w:rsid w:val="002E7BA2"/>
    <w:rsid w:val="002F0360"/>
    <w:rsid w:val="002F0A36"/>
    <w:rsid w:val="002F3961"/>
    <w:rsid w:val="002F5256"/>
    <w:rsid w:val="002F534E"/>
    <w:rsid w:val="002F681C"/>
    <w:rsid w:val="002F78F7"/>
    <w:rsid w:val="00303DEE"/>
    <w:rsid w:val="003051BF"/>
    <w:rsid w:val="003074F9"/>
    <w:rsid w:val="0030759D"/>
    <w:rsid w:val="00310CC1"/>
    <w:rsid w:val="00312CAE"/>
    <w:rsid w:val="0031344E"/>
    <w:rsid w:val="0031491F"/>
    <w:rsid w:val="00315AC0"/>
    <w:rsid w:val="003175BA"/>
    <w:rsid w:val="0032008C"/>
    <w:rsid w:val="00320568"/>
    <w:rsid w:val="00322628"/>
    <w:rsid w:val="00324965"/>
    <w:rsid w:val="0032548C"/>
    <w:rsid w:val="0032586B"/>
    <w:rsid w:val="0032597D"/>
    <w:rsid w:val="0032648D"/>
    <w:rsid w:val="00326A63"/>
    <w:rsid w:val="00326C2F"/>
    <w:rsid w:val="00330384"/>
    <w:rsid w:val="00330397"/>
    <w:rsid w:val="00331853"/>
    <w:rsid w:val="0033202B"/>
    <w:rsid w:val="003324E3"/>
    <w:rsid w:val="00333051"/>
    <w:rsid w:val="003349BC"/>
    <w:rsid w:val="00334EC5"/>
    <w:rsid w:val="00335717"/>
    <w:rsid w:val="00336DD7"/>
    <w:rsid w:val="00340C43"/>
    <w:rsid w:val="0034474E"/>
    <w:rsid w:val="0034680F"/>
    <w:rsid w:val="00346CED"/>
    <w:rsid w:val="00347CF6"/>
    <w:rsid w:val="003507FC"/>
    <w:rsid w:val="00350C4F"/>
    <w:rsid w:val="003531A5"/>
    <w:rsid w:val="00362DFD"/>
    <w:rsid w:val="0036304C"/>
    <w:rsid w:val="00363DBE"/>
    <w:rsid w:val="0036781C"/>
    <w:rsid w:val="00371744"/>
    <w:rsid w:val="003739A1"/>
    <w:rsid w:val="00377FC7"/>
    <w:rsid w:val="003804A0"/>
    <w:rsid w:val="003830FD"/>
    <w:rsid w:val="00383E88"/>
    <w:rsid w:val="00385D1C"/>
    <w:rsid w:val="00385F07"/>
    <w:rsid w:val="00386D75"/>
    <w:rsid w:val="00387444"/>
    <w:rsid w:val="00393427"/>
    <w:rsid w:val="003951B5"/>
    <w:rsid w:val="003A094C"/>
    <w:rsid w:val="003A2473"/>
    <w:rsid w:val="003A42E6"/>
    <w:rsid w:val="003A4803"/>
    <w:rsid w:val="003A4FCB"/>
    <w:rsid w:val="003A6EED"/>
    <w:rsid w:val="003A73C2"/>
    <w:rsid w:val="003B0444"/>
    <w:rsid w:val="003B3841"/>
    <w:rsid w:val="003B3B4B"/>
    <w:rsid w:val="003B4436"/>
    <w:rsid w:val="003C0028"/>
    <w:rsid w:val="003C171E"/>
    <w:rsid w:val="003C214F"/>
    <w:rsid w:val="003C2578"/>
    <w:rsid w:val="003C294A"/>
    <w:rsid w:val="003C5401"/>
    <w:rsid w:val="003D3400"/>
    <w:rsid w:val="003D3BFD"/>
    <w:rsid w:val="003D50C6"/>
    <w:rsid w:val="003D58BB"/>
    <w:rsid w:val="003D72C7"/>
    <w:rsid w:val="003E385A"/>
    <w:rsid w:val="003E3CA9"/>
    <w:rsid w:val="003E452A"/>
    <w:rsid w:val="003E68C2"/>
    <w:rsid w:val="003F0873"/>
    <w:rsid w:val="003F0C46"/>
    <w:rsid w:val="003F1A96"/>
    <w:rsid w:val="003F36A3"/>
    <w:rsid w:val="003F44E6"/>
    <w:rsid w:val="003F4CCE"/>
    <w:rsid w:val="003F52E1"/>
    <w:rsid w:val="003F58C4"/>
    <w:rsid w:val="003F790D"/>
    <w:rsid w:val="00402B02"/>
    <w:rsid w:val="00403422"/>
    <w:rsid w:val="00403EED"/>
    <w:rsid w:val="00407B8D"/>
    <w:rsid w:val="00411F79"/>
    <w:rsid w:val="00413092"/>
    <w:rsid w:val="004144F9"/>
    <w:rsid w:val="0041520A"/>
    <w:rsid w:val="004160B5"/>
    <w:rsid w:val="004165E2"/>
    <w:rsid w:val="004179A9"/>
    <w:rsid w:val="004208B4"/>
    <w:rsid w:val="004209F3"/>
    <w:rsid w:val="004220C9"/>
    <w:rsid w:val="00423E35"/>
    <w:rsid w:val="00424E24"/>
    <w:rsid w:val="004320A1"/>
    <w:rsid w:val="004325CD"/>
    <w:rsid w:val="00432F90"/>
    <w:rsid w:val="00434167"/>
    <w:rsid w:val="00437072"/>
    <w:rsid w:val="00437197"/>
    <w:rsid w:val="00440231"/>
    <w:rsid w:val="004412B1"/>
    <w:rsid w:val="00442A13"/>
    <w:rsid w:val="00445711"/>
    <w:rsid w:val="00445F00"/>
    <w:rsid w:val="00446B2C"/>
    <w:rsid w:val="00446B8F"/>
    <w:rsid w:val="00451858"/>
    <w:rsid w:val="00460E70"/>
    <w:rsid w:val="00461686"/>
    <w:rsid w:val="00461D9E"/>
    <w:rsid w:val="0046505C"/>
    <w:rsid w:val="00465574"/>
    <w:rsid w:val="00465B57"/>
    <w:rsid w:val="00465CC5"/>
    <w:rsid w:val="00471A55"/>
    <w:rsid w:val="004738B0"/>
    <w:rsid w:val="004738F0"/>
    <w:rsid w:val="00481A9E"/>
    <w:rsid w:val="00485A41"/>
    <w:rsid w:val="00485F58"/>
    <w:rsid w:val="00487126"/>
    <w:rsid w:val="004873AD"/>
    <w:rsid w:val="004901F8"/>
    <w:rsid w:val="0049044E"/>
    <w:rsid w:val="004918BE"/>
    <w:rsid w:val="00492B34"/>
    <w:rsid w:val="0049363E"/>
    <w:rsid w:val="00494B54"/>
    <w:rsid w:val="00494CBC"/>
    <w:rsid w:val="00495C1F"/>
    <w:rsid w:val="00497BD6"/>
    <w:rsid w:val="004A0FBD"/>
    <w:rsid w:val="004A1114"/>
    <w:rsid w:val="004A6B3A"/>
    <w:rsid w:val="004B01B6"/>
    <w:rsid w:val="004B0EB1"/>
    <w:rsid w:val="004B1886"/>
    <w:rsid w:val="004B1C3C"/>
    <w:rsid w:val="004B30D7"/>
    <w:rsid w:val="004B5CBF"/>
    <w:rsid w:val="004B7ECA"/>
    <w:rsid w:val="004C009C"/>
    <w:rsid w:val="004C063D"/>
    <w:rsid w:val="004C3FE0"/>
    <w:rsid w:val="004C7741"/>
    <w:rsid w:val="004D487A"/>
    <w:rsid w:val="004D4B14"/>
    <w:rsid w:val="004E0684"/>
    <w:rsid w:val="004E3602"/>
    <w:rsid w:val="004E3AE6"/>
    <w:rsid w:val="004E4C04"/>
    <w:rsid w:val="004F1055"/>
    <w:rsid w:val="004F29BA"/>
    <w:rsid w:val="004F6DE8"/>
    <w:rsid w:val="00500285"/>
    <w:rsid w:val="005007CB"/>
    <w:rsid w:val="0050080F"/>
    <w:rsid w:val="005023EA"/>
    <w:rsid w:val="00510A4D"/>
    <w:rsid w:val="00511260"/>
    <w:rsid w:val="00511604"/>
    <w:rsid w:val="00513F60"/>
    <w:rsid w:val="00514581"/>
    <w:rsid w:val="0051493B"/>
    <w:rsid w:val="00515BF2"/>
    <w:rsid w:val="00520698"/>
    <w:rsid w:val="0052485A"/>
    <w:rsid w:val="00524C65"/>
    <w:rsid w:val="00527098"/>
    <w:rsid w:val="005275F5"/>
    <w:rsid w:val="0053062B"/>
    <w:rsid w:val="00532287"/>
    <w:rsid w:val="005341ED"/>
    <w:rsid w:val="005344A4"/>
    <w:rsid w:val="00536E5F"/>
    <w:rsid w:val="005377D0"/>
    <w:rsid w:val="00537AEA"/>
    <w:rsid w:val="00543126"/>
    <w:rsid w:val="00545C91"/>
    <w:rsid w:val="005500D4"/>
    <w:rsid w:val="005536BE"/>
    <w:rsid w:val="00555E7B"/>
    <w:rsid w:val="00556339"/>
    <w:rsid w:val="00556DAF"/>
    <w:rsid w:val="0055776F"/>
    <w:rsid w:val="00560487"/>
    <w:rsid w:val="00562C3A"/>
    <w:rsid w:val="00566E9C"/>
    <w:rsid w:val="005700C3"/>
    <w:rsid w:val="00571965"/>
    <w:rsid w:val="00571ABF"/>
    <w:rsid w:val="005730CC"/>
    <w:rsid w:val="00574793"/>
    <w:rsid w:val="00575B1C"/>
    <w:rsid w:val="00576549"/>
    <w:rsid w:val="005823E8"/>
    <w:rsid w:val="00586A15"/>
    <w:rsid w:val="00586F89"/>
    <w:rsid w:val="00591C42"/>
    <w:rsid w:val="00594B6D"/>
    <w:rsid w:val="00594E9C"/>
    <w:rsid w:val="00595B8C"/>
    <w:rsid w:val="00595C28"/>
    <w:rsid w:val="005A01E3"/>
    <w:rsid w:val="005A0A18"/>
    <w:rsid w:val="005A2140"/>
    <w:rsid w:val="005A70F8"/>
    <w:rsid w:val="005B053B"/>
    <w:rsid w:val="005B1DBE"/>
    <w:rsid w:val="005B2A99"/>
    <w:rsid w:val="005B369C"/>
    <w:rsid w:val="005B3D86"/>
    <w:rsid w:val="005B6ADA"/>
    <w:rsid w:val="005B6C7E"/>
    <w:rsid w:val="005C072F"/>
    <w:rsid w:val="005C1D97"/>
    <w:rsid w:val="005C3CB9"/>
    <w:rsid w:val="005C6C92"/>
    <w:rsid w:val="005D0197"/>
    <w:rsid w:val="005D08CC"/>
    <w:rsid w:val="005D09E0"/>
    <w:rsid w:val="005D0A55"/>
    <w:rsid w:val="005D27D5"/>
    <w:rsid w:val="005D4C12"/>
    <w:rsid w:val="005D6109"/>
    <w:rsid w:val="005E04F7"/>
    <w:rsid w:val="005F2F70"/>
    <w:rsid w:val="005F3074"/>
    <w:rsid w:val="005F6BF7"/>
    <w:rsid w:val="00601FA6"/>
    <w:rsid w:val="00604D93"/>
    <w:rsid w:val="0060664E"/>
    <w:rsid w:val="0061094C"/>
    <w:rsid w:val="00610DB1"/>
    <w:rsid w:val="006127BE"/>
    <w:rsid w:val="00613B91"/>
    <w:rsid w:val="006150DF"/>
    <w:rsid w:val="006226B1"/>
    <w:rsid w:val="0062570D"/>
    <w:rsid w:val="006263D8"/>
    <w:rsid w:val="00630999"/>
    <w:rsid w:val="006336BD"/>
    <w:rsid w:val="0063449D"/>
    <w:rsid w:val="00635FE2"/>
    <w:rsid w:val="00643A44"/>
    <w:rsid w:val="006456BC"/>
    <w:rsid w:val="006464DF"/>
    <w:rsid w:val="00646A21"/>
    <w:rsid w:val="00646EDA"/>
    <w:rsid w:val="00650C66"/>
    <w:rsid w:val="00651017"/>
    <w:rsid w:val="0065256E"/>
    <w:rsid w:val="00653DBD"/>
    <w:rsid w:val="006556C4"/>
    <w:rsid w:val="00660B40"/>
    <w:rsid w:val="00661ED8"/>
    <w:rsid w:val="00663884"/>
    <w:rsid w:val="0066440A"/>
    <w:rsid w:val="00664FA0"/>
    <w:rsid w:val="00670D68"/>
    <w:rsid w:val="00672BE1"/>
    <w:rsid w:val="00673356"/>
    <w:rsid w:val="00674863"/>
    <w:rsid w:val="00676DE6"/>
    <w:rsid w:val="0067720A"/>
    <w:rsid w:val="00681F9B"/>
    <w:rsid w:val="0068202E"/>
    <w:rsid w:val="00682150"/>
    <w:rsid w:val="00692031"/>
    <w:rsid w:val="00693CC8"/>
    <w:rsid w:val="00694DEB"/>
    <w:rsid w:val="00694F3F"/>
    <w:rsid w:val="00695505"/>
    <w:rsid w:val="00695DFE"/>
    <w:rsid w:val="006969A5"/>
    <w:rsid w:val="006A12F5"/>
    <w:rsid w:val="006A14F6"/>
    <w:rsid w:val="006A1F6B"/>
    <w:rsid w:val="006A66F9"/>
    <w:rsid w:val="006B027D"/>
    <w:rsid w:val="006B3118"/>
    <w:rsid w:val="006C14F1"/>
    <w:rsid w:val="006C2AD3"/>
    <w:rsid w:val="006C2F9A"/>
    <w:rsid w:val="006C6B56"/>
    <w:rsid w:val="006D079C"/>
    <w:rsid w:val="006D5A20"/>
    <w:rsid w:val="006D5A4F"/>
    <w:rsid w:val="006D5C93"/>
    <w:rsid w:val="006E127B"/>
    <w:rsid w:val="006E3641"/>
    <w:rsid w:val="006E3740"/>
    <w:rsid w:val="006E40EC"/>
    <w:rsid w:val="006E652D"/>
    <w:rsid w:val="006E6CD9"/>
    <w:rsid w:val="006F11D9"/>
    <w:rsid w:val="007009AA"/>
    <w:rsid w:val="00703A31"/>
    <w:rsid w:val="00703B05"/>
    <w:rsid w:val="00703DC4"/>
    <w:rsid w:val="00703F29"/>
    <w:rsid w:val="00706B3F"/>
    <w:rsid w:val="007073FC"/>
    <w:rsid w:val="00707528"/>
    <w:rsid w:val="0071123B"/>
    <w:rsid w:val="00711448"/>
    <w:rsid w:val="007133AA"/>
    <w:rsid w:val="007139B7"/>
    <w:rsid w:val="007160C7"/>
    <w:rsid w:val="00716244"/>
    <w:rsid w:val="0071686A"/>
    <w:rsid w:val="00716876"/>
    <w:rsid w:val="00721CE5"/>
    <w:rsid w:val="00725625"/>
    <w:rsid w:val="00726155"/>
    <w:rsid w:val="00727688"/>
    <w:rsid w:val="00731836"/>
    <w:rsid w:val="00733AA7"/>
    <w:rsid w:val="00734423"/>
    <w:rsid w:val="00736C30"/>
    <w:rsid w:val="00742556"/>
    <w:rsid w:val="00742CE2"/>
    <w:rsid w:val="007452F8"/>
    <w:rsid w:val="00745DB3"/>
    <w:rsid w:val="00747DAD"/>
    <w:rsid w:val="0075008F"/>
    <w:rsid w:val="00750374"/>
    <w:rsid w:val="00752345"/>
    <w:rsid w:val="007545C1"/>
    <w:rsid w:val="00755EFD"/>
    <w:rsid w:val="00760957"/>
    <w:rsid w:val="00761C35"/>
    <w:rsid w:val="00762B87"/>
    <w:rsid w:val="00763BD7"/>
    <w:rsid w:val="0076547D"/>
    <w:rsid w:val="007654E7"/>
    <w:rsid w:val="00765D70"/>
    <w:rsid w:val="0077086D"/>
    <w:rsid w:val="007713E8"/>
    <w:rsid w:val="00773177"/>
    <w:rsid w:val="00774B11"/>
    <w:rsid w:val="007760B2"/>
    <w:rsid w:val="00776304"/>
    <w:rsid w:val="007772C1"/>
    <w:rsid w:val="007826D8"/>
    <w:rsid w:val="0078783A"/>
    <w:rsid w:val="007947C3"/>
    <w:rsid w:val="00797733"/>
    <w:rsid w:val="007A10D4"/>
    <w:rsid w:val="007A19F9"/>
    <w:rsid w:val="007A2BD2"/>
    <w:rsid w:val="007A3E63"/>
    <w:rsid w:val="007A5FDD"/>
    <w:rsid w:val="007A62F6"/>
    <w:rsid w:val="007A6F07"/>
    <w:rsid w:val="007B2BBF"/>
    <w:rsid w:val="007B486E"/>
    <w:rsid w:val="007B4F95"/>
    <w:rsid w:val="007B5050"/>
    <w:rsid w:val="007B5CA3"/>
    <w:rsid w:val="007B676B"/>
    <w:rsid w:val="007B724F"/>
    <w:rsid w:val="007C2586"/>
    <w:rsid w:val="007C3E6C"/>
    <w:rsid w:val="007C555D"/>
    <w:rsid w:val="007C7025"/>
    <w:rsid w:val="007D2156"/>
    <w:rsid w:val="007D3EDC"/>
    <w:rsid w:val="007E012F"/>
    <w:rsid w:val="007E0BDF"/>
    <w:rsid w:val="007E4538"/>
    <w:rsid w:val="007E73C6"/>
    <w:rsid w:val="007F01B6"/>
    <w:rsid w:val="007F3E1A"/>
    <w:rsid w:val="007F796E"/>
    <w:rsid w:val="00800A85"/>
    <w:rsid w:val="00802094"/>
    <w:rsid w:val="00802482"/>
    <w:rsid w:val="00810D66"/>
    <w:rsid w:val="0081174B"/>
    <w:rsid w:val="00814C2C"/>
    <w:rsid w:val="00817940"/>
    <w:rsid w:val="008227B7"/>
    <w:rsid w:val="00824C5A"/>
    <w:rsid w:val="00831E01"/>
    <w:rsid w:val="0083205A"/>
    <w:rsid w:val="0083331F"/>
    <w:rsid w:val="008339DD"/>
    <w:rsid w:val="00834E43"/>
    <w:rsid w:val="008355A2"/>
    <w:rsid w:val="00835C87"/>
    <w:rsid w:val="008415C1"/>
    <w:rsid w:val="00844148"/>
    <w:rsid w:val="00845201"/>
    <w:rsid w:val="008520D8"/>
    <w:rsid w:val="008523D0"/>
    <w:rsid w:val="00860A43"/>
    <w:rsid w:val="008630F6"/>
    <w:rsid w:val="00864378"/>
    <w:rsid w:val="00867CC1"/>
    <w:rsid w:val="008703C7"/>
    <w:rsid w:val="0087337B"/>
    <w:rsid w:val="008737DD"/>
    <w:rsid w:val="008776CA"/>
    <w:rsid w:val="008804E1"/>
    <w:rsid w:val="008824D4"/>
    <w:rsid w:val="00882802"/>
    <w:rsid w:val="00883433"/>
    <w:rsid w:val="0088443E"/>
    <w:rsid w:val="008844F9"/>
    <w:rsid w:val="008847EE"/>
    <w:rsid w:val="008847F7"/>
    <w:rsid w:val="00884D8B"/>
    <w:rsid w:val="00885D39"/>
    <w:rsid w:val="008863AB"/>
    <w:rsid w:val="0089043C"/>
    <w:rsid w:val="00891837"/>
    <w:rsid w:val="00892E51"/>
    <w:rsid w:val="00895D35"/>
    <w:rsid w:val="008A24FC"/>
    <w:rsid w:val="008A24FF"/>
    <w:rsid w:val="008A637C"/>
    <w:rsid w:val="008A6584"/>
    <w:rsid w:val="008B0AE3"/>
    <w:rsid w:val="008B2677"/>
    <w:rsid w:val="008B4D0B"/>
    <w:rsid w:val="008B4FAD"/>
    <w:rsid w:val="008B6F85"/>
    <w:rsid w:val="008B7112"/>
    <w:rsid w:val="008C0656"/>
    <w:rsid w:val="008C1311"/>
    <w:rsid w:val="008C2620"/>
    <w:rsid w:val="008C5F86"/>
    <w:rsid w:val="008C667C"/>
    <w:rsid w:val="008D03AD"/>
    <w:rsid w:val="008D1B56"/>
    <w:rsid w:val="008D35CE"/>
    <w:rsid w:val="008D4F8A"/>
    <w:rsid w:val="008E00E2"/>
    <w:rsid w:val="008E65ED"/>
    <w:rsid w:val="008F23D4"/>
    <w:rsid w:val="008F408F"/>
    <w:rsid w:val="008F64F4"/>
    <w:rsid w:val="009032EB"/>
    <w:rsid w:val="00903EC2"/>
    <w:rsid w:val="0090660B"/>
    <w:rsid w:val="00907D66"/>
    <w:rsid w:val="00913385"/>
    <w:rsid w:val="00913729"/>
    <w:rsid w:val="00913B08"/>
    <w:rsid w:val="0091419E"/>
    <w:rsid w:val="00914785"/>
    <w:rsid w:val="00915899"/>
    <w:rsid w:val="00916CF4"/>
    <w:rsid w:val="00916DE1"/>
    <w:rsid w:val="0092109B"/>
    <w:rsid w:val="009218BF"/>
    <w:rsid w:val="00931168"/>
    <w:rsid w:val="00932C1E"/>
    <w:rsid w:val="009355A0"/>
    <w:rsid w:val="009358C4"/>
    <w:rsid w:val="00940C43"/>
    <w:rsid w:val="009419B2"/>
    <w:rsid w:val="00943513"/>
    <w:rsid w:val="00944478"/>
    <w:rsid w:val="009444F5"/>
    <w:rsid w:val="0094591C"/>
    <w:rsid w:val="00945C16"/>
    <w:rsid w:val="00947290"/>
    <w:rsid w:val="0094780E"/>
    <w:rsid w:val="00950414"/>
    <w:rsid w:val="009508D8"/>
    <w:rsid w:val="00952CE0"/>
    <w:rsid w:val="009550B7"/>
    <w:rsid w:val="00955599"/>
    <w:rsid w:val="009568A5"/>
    <w:rsid w:val="00956F0D"/>
    <w:rsid w:val="009643F7"/>
    <w:rsid w:val="00965B60"/>
    <w:rsid w:val="009704A1"/>
    <w:rsid w:val="00973C1B"/>
    <w:rsid w:val="00975CF0"/>
    <w:rsid w:val="00981812"/>
    <w:rsid w:val="0098302D"/>
    <w:rsid w:val="00983E65"/>
    <w:rsid w:val="00983F26"/>
    <w:rsid w:val="00985367"/>
    <w:rsid w:val="00985671"/>
    <w:rsid w:val="00995731"/>
    <w:rsid w:val="00997420"/>
    <w:rsid w:val="00997CAE"/>
    <w:rsid w:val="00997DC2"/>
    <w:rsid w:val="009A152E"/>
    <w:rsid w:val="009A18AD"/>
    <w:rsid w:val="009A203F"/>
    <w:rsid w:val="009A27E7"/>
    <w:rsid w:val="009A4BFD"/>
    <w:rsid w:val="009A5BF8"/>
    <w:rsid w:val="009A76C7"/>
    <w:rsid w:val="009B1781"/>
    <w:rsid w:val="009B1B55"/>
    <w:rsid w:val="009B3630"/>
    <w:rsid w:val="009B3B2D"/>
    <w:rsid w:val="009B4FF0"/>
    <w:rsid w:val="009B652B"/>
    <w:rsid w:val="009B7C89"/>
    <w:rsid w:val="009C00FE"/>
    <w:rsid w:val="009C7603"/>
    <w:rsid w:val="009D07C7"/>
    <w:rsid w:val="009D2B44"/>
    <w:rsid w:val="009D69B3"/>
    <w:rsid w:val="009D7DDC"/>
    <w:rsid w:val="009E0E20"/>
    <w:rsid w:val="009E1DCC"/>
    <w:rsid w:val="009E5084"/>
    <w:rsid w:val="009E5969"/>
    <w:rsid w:val="009E5BAF"/>
    <w:rsid w:val="009F11B9"/>
    <w:rsid w:val="009F68F2"/>
    <w:rsid w:val="00A037E3"/>
    <w:rsid w:val="00A05451"/>
    <w:rsid w:val="00A05CC2"/>
    <w:rsid w:val="00A11325"/>
    <w:rsid w:val="00A14601"/>
    <w:rsid w:val="00A17AE5"/>
    <w:rsid w:val="00A21AFD"/>
    <w:rsid w:val="00A21E28"/>
    <w:rsid w:val="00A22D08"/>
    <w:rsid w:val="00A23CB2"/>
    <w:rsid w:val="00A249B8"/>
    <w:rsid w:val="00A257EF"/>
    <w:rsid w:val="00A26572"/>
    <w:rsid w:val="00A26BA0"/>
    <w:rsid w:val="00A27D46"/>
    <w:rsid w:val="00A32415"/>
    <w:rsid w:val="00A32443"/>
    <w:rsid w:val="00A33C70"/>
    <w:rsid w:val="00A35AAA"/>
    <w:rsid w:val="00A3797D"/>
    <w:rsid w:val="00A4282A"/>
    <w:rsid w:val="00A53A9C"/>
    <w:rsid w:val="00A53B70"/>
    <w:rsid w:val="00A55272"/>
    <w:rsid w:val="00A57F8A"/>
    <w:rsid w:val="00A600F9"/>
    <w:rsid w:val="00A620C1"/>
    <w:rsid w:val="00A626DF"/>
    <w:rsid w:val="00A64ECE"/>
    <w:rsid w:val="00A6642B"/>
    <w:rsid w:val="00A77746"/>
    <w:rsid w:val="00A81564"/>
    <w:rsid w:val="00A859BD"/>
    <w:rsid w:val="00A85FBA"/>
    <w:rsid w:val="00A86AF6"/>
    <w:rsid w:val="00A87A6A"/>
    <w:rsid w:val="00A909D4"/>
    <w:rsid w:val="00A9512C"/>
    <w:rsid w:val="00AA13B6"/>
    <w:rsid w:val="00AA158D"/>
    <w:rsid w:val="00AB0655"/>
    <w:rsid w:val="00AB0BFE"/>
    <w:rsid w:val="00AB0DD6"/>
    <w:rsid w:val="00AB4447"/>
    <w:rsid w:val="00AB47E8"/>
    <w:rsid w:val="00AB4B8C"/>
    <w:rsid w:val="00AB5CCA"/>
    <w:rsid w:val="00AC0CD5"/>
    <w:rsid w:val="00AC1272"/>
    <w:rsid w:val="00AC3ABF"/>
    <w:rsid w:val="00AC49D8"/>
    <w:rsid w:val="00AC58F8"/>
    <w:rsid w:val="00AC7320"/>
    <w:rsid w:val="00AC7530"/>
    <w:rsid w:val="00AC79C8"/>
    <w:rsid w:val="00AD091A"/>
    <w:rsid w:val="00AD09E8"/>
    <w:rsid w:val="00AD0E8B"/>
    <w:rsid w:val="00AD25F1"/>
    <w:rsid w:val="00AD4526"/>
    <w:rsid w:val="00AD5F6B"/>
    <w:rsid w:val="00AE0736"/>
    <w:rsid w:val="00AE0E69"/>
    <w:rsid w:val="00AF0358"/>
    <w:rsid w:val="00AF2282"/>
    <w:rsid w:val="00AF32CF"/>
    <w:rsid w:val="00AF3A9C"/>
    <w:rsid w:val="00B0290D"/>
    <w:rsid w:val="00B0323B"/>
    <w:rsid w:val="00B03CF2"/>
    <w:rsid w:val="00B07BE7"/>
    <w:rsid w:val="00B10BC8"/>
    <w:rsid w:val="00B110D4"/>
    <w:rsid w:val="00B15379"/>
    <w:rsid w:val="00B163B0"/>
    <w:rsid w:val="00B17A9C"/>
    <w:rsid w:val="00B21484"/>
    <w:rsid w:val="00B22193"/>
    <w:rsid w:val="00B231BF"/>
    <w:rsid w:val="00B23206"/>
    <w:rsid w:val="00B24FAC"/>
    <w:rsid w:val="00B2523B"/>
    <w:rsid w:val="00B25350"/>
    <w:rsid w:val="00B259A3"/>
    <w:rsid w:val="00B263CC"/>
    <w:rsid w:val="00B32F64"/>
    <w:rsid w:val="00B346A9"/>
    <w:rsid w:val="00B36B97"/>
    <w:rsid w:val="00B40970"/>
    <w:rsid w:val="00B4303D"/>
    <w:rsid w:val="00B43500"/>
    <w:rsid w:val="00B43D03"/>
    <w:rsid w:val="00B47213"/>
    <w:rsid w:val="00B479AC"/>
    <w:rsid w:val="00B5165A"/>
    <w:rsid w:val="00B52676"/>
    <w:rsid w:val="00B528B0"/>
    <w:rsid w:val="00B52CBC"/>
    <w:rsid w:val="00B56D8C"/>
    <w:rsid w:val="00B57C9F"/>
    <w:rsid w:val="00B61932"/>
    <w:rsid w:val="00B63B4D"/>
    <w:rsid w:val="00B64415"/>
    <w:rsid w:val="00B71A5F"/>
    <w:rsid w:val="00B727D6"/>
    <w:rsid w:val="00B738AA"/>
    <w:rsid w:val="00B74A63"/>
    <w:rsid w:val="00B75DE6"/>
    <w:rsid w:val="00B76218"/>
    <w:rsid w:val="00B765B9"/>
    <w:rsid w:val="00B82C03"/>
    <w:rsid w:val="00B831B3"/>
    <w:rsid w:val="00B85AF0"/>
    <w:rsid w:val="00B86E35"/>
    <w:rsid w:val="00B870C2"/>
    <w:rsid w:val="00B90BB5"/>
    <w:rsid w:val="00B912BC"/>
    <w:rsid w:val="00B93C1B"/>
    <w:rsid w:val="00B93D27"/>
    <w:rsid w:val="00B94A2E"/>
    <w:rsid w:val="00B94DD7"/>
    <w:rsid w:val="00B94E0F"/>
    <w:rsid w:val="00B9689F"/>
    <w:rsid w:val="00B9769C"/>
    <w:rsid w:val="00BA21DC"/>
    <w:rsid w:val="00BA3852"/>
    <w:rsid w:val="00BA6348"/>
    <w:rsid w:val="00BB2B73"/>
    <w:rsid w:val="00BB33F2"/>
    <w:rsid w:val="00BB5055"/>
    <w:rsid w:val="00BB5B51"/>
    <w:rsid w:val="00BB64BB"/>
    <w:rsid w:val="00BB64D3"/>
    <w:rsid w:val="00BB6BA7"/>
    <w:rsid w:val="00BC0758"/>
    <w:rsid w:val="00BC0FB1"/>
    <w:rsid w:val="00BC2F9A"/>
    <w:rsid w:val="00BC5353"/>
    <w:rsid w:val="00BC599E"/>
    <w:rsid w:val="00BC6207"/>
    <w:rsid w:val="00BD06A1"/>
    <w:rsid w:val="00BD4E33"/>
    <w:rsid w:val="00BD5107"/>
    <w:rsid w:val="00BD559F"/>
    <w:rsid w:val="00BD5BC1"/>
    <w:rsid w:val="00BD79B0"/>
    <w:rsid w:val="00BE30CB"/>
    <w:rsid w:val="00BE5B23"/>
    <w:rsid w:val="00BE5EE4"/>
    <w:rsid w:val="00BF0736"/>
    <w:rsid w:val="00BF2E62"/>
    <w:rsid w:val="00BF35B4"/>
    <w:rsid w:val="00BF3673"/>
    <w:rsid w:val="00BF5287"/>
    <w:rsid w:val="00BF64B9"/>
    <w:rsid w:val="00C0306A"/>
    <w:rsid w:val="00C0511F"/>
    <w:rsid w:val="00C10D4F"/>
    <w:rsid w:val="00C12D62"/>
    <w:rsid w:val="00C134FC"/>
    <w:rsid w:val="00C147C3"/>
    <w:rsid w:val="00C15006"/>
    <w:rsid w:val="00C15A91"/>
    <w:rsid w:val="00C16FCE"/>
    <w:rsid w:val="00C202F0"/>
    <w:rsid w:val="00C22383"/>
    <w:rsid w:val="00C22D96"/>
    <w:rsid w:val="00C321C3"/>
    <w:rsid w:val="00C3366C"/>
    <w:rsid w:val="00C33853"/>
    <w:rsid w:val="00C34DE1"/>
    <w:rsid w:val="00C37FAD"/>
    <w:rsid w:val="00C41AA6"/>
    <w:rsid w:val="00C423D2"/>
    <w:rsid w:val="00C42BB8"/>
    <w:rsid w:val="00C42C15"/>
    <w:rsid w:val="00C44A0B"/>
    <w:rsid w:val="00C45926"/>
    <w:rsid w:val="00C47898"/>
    <w:rsid w:val="00C5064A"/>
    <w:rsid w:val="00C50AE0"/>
    <w:rsid w:val="00C50CA0"/>
    <w:rsid w:val="00C613E4"/>
    <w:rsid w:val="00C64994"/>
    <w:rsid w:val="00C6603D"/>
    <w:rsid w:val="00C72F9C"/>
    <w:rsid w:val="00C73625"/>
    <w:rsid w:val="00C759B8"/>
    <w:rsid w:val="00C814A6"/>
    <w:rsid w:val="00C83B09"/>
    <w:rsid w:val="00C90E0C"/>
    <w:rsid w:val="00C92567"/>
    <w:rsid w:val="00C96023"/>
    <w:rsid w:val="00C977FF"/>
    <w:rsid w:val="00CA08A0"/>
    <w:rsid w:val="00CA0C4E"/>
    <w:rsid w:val="00CA17B9"/>
    <w:rsid w:val="00CA3CEC"/>
    <w:rsid w:val="00CA513D"/>
    <w:rsid w:val="00CA5597"/>
    <w:rsid w:val="00CA645D"/>
    <w:rsid w:val="00CA6E06"/>
    <w:rsid w:val="00CB28C5"/>
    <w:rsid w:val="00CB2934"/>
    <w:rsid w:val="00CB2971"/>
    <w:rsid w:val="00CB3D46"/>
    <w:rsid w:val="00CB51B6"/>
    <w:rsid w:val="00CB5B4F"/>
    <w:rsid w:val="00CB62CB"/>
    <w:rsid w:val="00CB7F00"/>
    <w:rsid w:val="00CC525B"/>
    <w:rsid w:val="00CC6F08"/>
    <w:rsid w:val="00CD4296"/>
    <w:rsid w:val="00CD45EE"/>
    <w:rsid w:val="00CD7A53"/>
    <w:rsid w:val="00CE1CD9"/>
    <w:rsid w:val="00CE256F"/>
    <w:rsid w:val="00CE2B91"/>
    <w:rsid w:val="00CE32DB"/>
    <w:rsid w:val="00CE3385"/>
    <w:rsid w:val="00CE3856"/>
    <w:rsid w:val="00CF115C"/>
    <w:rsid w:val="00CF1426"/>
    <w:rsid w:val="00CF3EAE"/>
    <w:rsid w:val="00CF5DB2"/>
    <w:rsid w:val="00CF5F46"/>
    <w:rsid w:val="00CF73E6"/>
    <w:rsid w:val="00D02E4F"/>
    <w:rsid w:val="00D03377"/>
    <w:rsid w:val="00D03BB6"/>
    <w:rsid w:val="00D0510A"/>
    <w:rsid w:val="00D06012"/>
    <w:rsid w:val="00D124B7"/>
    <w:rsid w:val="00D14F22"/>
    <w:rsid w:val="00D16851"/>
    <w:rsid w:val="00D16B7E"/>
    <w:rsid w:val="00D17192"/>
    <w:rsid w:val="00D207C2"/>
    <w:rsid w:val="00D31527"/>
    <w:rsid w:val="00D337F6"/>
    <w:rsid w:val="00D37722"/>
    <w:rsid w:val="00D41B75"/>
    <w:rsid w:val="00D4593A"/>
    <w:rsid w:val="00D468A9"/>
    <w:rsid w:val="00D5151A"/>
    <w:rsid w:val="00D521F8"/>
    <w:rsid w:val="00D5412E"/>
    <w:rsid w:val="00D558AA"/>
    <w:rsid w:val="00D6016E"/>
    <w:rsid w:val="00D6364D"/>
    <w:rsid w:val="00D67B85"/>
    <w:rsid w:val="00D67D81"/>
    <w:rsid w:val="00D71DFD"/>
    <w:rsid w:val="00D7261E"/>
    <w:rsid w:val="00D7487B"/>
    <w:rsid w:val="00D7666E"/>
    <w:rsid w:val="00D81B4D"/>
    <w:rsid w:val="00D82F5C"/>
    <w:rsid w:val="00D83D3B"/>
    <w:rsid w:val="00D8441E"/>
    <w:rsid w:val="00D91269"/>
    <w:rsid w:val="00D930D7"/>
    <w:rsid w:val="00D9344F"/>
    <w:rsid w:val="00D95054"/>
    <w:rsid w:val="00D97685"/>
    <w:rsid w:val="00DA0BF5"/>
    <w:rsid w:val="00DA4383"/>
    <w:rsid w:val="00DB039D"/>
    <w:rsid w:val="00DB0DEF"/>
    <w:rsid w:val="00DB4228"/>
    <w:rsid w:val="00DB758D"/>
    <w:rsid w:val="00DB784D"/>
    <w:rsid w:val="00DC01F3"/>
    <w:rsid w:val="00DC0AEF"/>
    <w:rsid w:val="00DC4481"/>
    <w:rsid w:val="00DD3565"/>
    <w:rsid w:val="00DD3947"/>
    <w:rsid w:val="00DD4DA9"/>
    <w:rsid w:val="00DD52F9"/>
    <w:rsid w:val="00DD5800"/>
    <w:rsid w:val="00DD60BA"/>
    <w:rsid w:val="00DE2748"/>
    <w:rsid w:val="00DE47DA"/>
    <w:rsid w:val="00DE58CC"/>
    <w:rsid w:val="00DE5A4E"/>
    <w:rsid w:val="00DE7887"/>
    <w:rsid w:val="00DF0972"/>
    <w:rsid w:val="00DF24E7"/>
    <w:rsid w:val="00DF3685"/>
    <w:rsid w:val="00DF4B6E"/>
    <w:rsid w:val="00DF6BC1"/>
    <w:rsid w:val="00E02826"/>
    <w:rsid w:val="00E0289D"/>
    <w:rsid w:val="00E03D3D"/>
    <w:rsid w:val="00E04689"/>
    <w:rsid w:val="00E0495B"/>
    <w:rsid w:val="00E05321"/>
    <w:rsid w:val="00E06088"/>
    <w:rsid w:val="00E061CA"/>
    <w:rsid w:val="00E06A6A"/>
    <w:rsid w:val="00E076ED"/>
    <w:rsid w:val="00E10672"/>
    <w:rsid w:val="00E1163D"/>
    <w:rsid w:val="00E11800"/>
    <w:rsid w:val="00E12668"/>
    <w:rsid w:val="00E1385E"/>
    <w:rsid w:val="00E157B0"/>
    <w:rsid w:val="00E166AB"/>
    <w:rsid w:val="00E16A4C"/>
    <w:rsid w:val="00E20B4E"/>
    <w:rsid w:val="00E21351"/>
    <w:rsid w:val="00E2137E"/>
    <w:rsid w:val="00E23D1C"/>
    <w:rsid w:val="00E24767"/>
    <w:rsid w:val="00E248E9"/>
    <w:rsid w:val="00E26BF5"/>
    <w:rsid w:val="00E2730B"/>
    <w:rsid w:val="00E276E0"/>
    <w:rsid w:val="00E307BE"/>
    <w:rsid w:val="00E32032"/>
    <w:rsid w:val="00E321F0"/>
    <w:rsid w:val="00E326CE"/>
    <w:rsid w:val="00E33C90"/>
    <w:rsid w:val="00E344B2"/>
    <w:rsid w:val="00E35C68"/>
    <w:rsid w:val="00E42C51"/>
    <w:rsid w:val="00E42FC2"/>
    <w:rsid w:val="00E44C26"/>
    <w:rsid w:val="00E44CDF"/>
    <w:rsid w:val="00E45289"/>
    <w:rsid w:val="00E4590D"/>
    <w:rsid w:val="00E45BB8"/>
    <w:rsid w:val="00E468BC"/>
    <w:rsid w:val="00E46B2F"/>
    <w:rsid w:val="00E50537"/>
    <w:rsid w:val="00E508A1"/>
    <w:rsid w:val="00E521DB"/>
    <w:rsid w:val="00E536A6"/>
    <w:rsid w:val="00E567CD"/>
    <w:rsid w:val="00E56C80"/>
    <w:rsid w:val="00E600BA"/>
    <w:rsid w:val="00E61398"/>
    <w:rsid w:val="00E65F10"/>
    <w:rsid w:val="00E67727"/>
    <w:rsid w:val="00E7134B"/>
    <w:rsid w:val="00E72B67"/>
    <w:rsid w:val="00E759EB"/>
    <w:rsid w:val="00E76A04"/>
    <w:rsid w:val="00E83142"/>
    <w:rsid w:val="00E8530D"/>
    <w:rsid w:val="00E8749F"/>
    <w:rsid w:val="00E876A1"/>
    <w:rsid w:val="00E914F4"/>
    <w:rsid w:val="00E92C56"/>
    <w:rsid w:val="00E94002"/>
    <w:rsid w:val="00E94C46"/>
    <w:rsid w:val="00E96598"/>
    <w:rsid w:val="00E97C80"/>
    <w:rsid w:val="00EA0E8B"/>
    <w:rsid w:val="00EA298F"/>
    <w:rsid w:val="00EA32C1"/>
    <w:rsid w:val="00EA3F45"/>
    <w:rsid w:val="00EA58DE"/>
    <w:rsid w:val="00EA5C0D"/>
    <w:rsid w:val="00EB04FA"/>
    <w:rsid w:val="00EB0596"/>
    <w:rsid w:val="00EB17F0"/>
    <w:rsid w:val="00EB1F91"/>
    <w:rsid w:val="00EB3BD2"/>
    <w:rsid w:val="00EB3ED6"/>
    <w:rsid w:val="00EB59EA"/>
    <w:rsid w:val="00ED38D7"/>
    <w:rsid w:val="00ED3C82"/>
    <w:rsid w:val="00ED431E"/>
    <w:rsid w:val="00ED446D"/>
    <w:rsid w:val="00ED5650"/>
    <w:rsid w:val="00ED5EE6"/>
    <w:rsid w:val="00ED6CAB"/>
    <w:rsid w:val="00ED742C"/>
    <w:rsid w:val="00ED7C0A"/>
    <w:rsid w:val="00EE395F"/>
    <w:rsid w:val="00EE3CFE"/>
    <w:rsid w:val="00EE3F59"/>
    <w:rsid w:val="00EE4347"/>
    <w:rsid w:val="00EE4A72"/>
    <w:rsid w:val="00EE6A1A"/>
    <w:rsid w:val="00EF53FA"/>
    <w:rsid w:val="00EF5809"/>
    <w:rsid w:val="00F03450"/>
    <w:rsid w:val="00F04B26"/>
    <w:rsid w:val="00F0633B"/>
    <w:rsid w:val="00F0657A"/>
    <w:rsid w:val="00F06C0D"/>
    <w:rsid w:val="00F124AD"/>
    <w:rsid w:val="00F13C31"/>
    <w:rsid w:val="00F1638A"/>
    <w:rsid w:val="00F17043"/>
    <w:rsid w:val="00F172DA"/>
    <w:rsid w:val="00F21D79"/>
    <w:rsid w:val="00F22824"/>
    <w:rsid w:val="00F26034"/>
    <w:rsid w:val="00F27118"/>
    <w:rsid w:val="00F3275D"/>
    <w:rsid w:val="00F342C6"/>
    <w:rsid w:val="00F350E5"/>
    <w:rsid w:val="00F364F4"/>
    <w:rsid w:val="00F37F30"/>
    <w:rsid w:val="00F41766"/>
    <w:rsid w:val="00F423E0"/>
    <w:rsid w:val="00F4250D"/>
    <w:rsid w:val="00F442E0"/>
    <w:rsid w:val="00F4626A"/>
    <w:rsid w:val="00F52424"/>
    <w:rsid w:val="00F54DD4"/>
    <w:rsid w:val="00F57D55"/>
    <w:rsid w:val="00F60293"/>
    <w:rsid w:val="00F60982"/>
    <w:rsid w:val="00F61666"/>
    <w:rsid w:val="00F624E5"/>
    <w:rsid w:val="00F625AD"/>
    <w:rsid w:val="00F62B54"/>
    <w:rsid w:val="00F642A3"/>
    <w:rsid w:val="00F7034B"/>
    <w:rsid w:val="00F804BF"/>
    <w:rsid w:val="00F80D9D"/>
    <w:rsid w:val="00F83A18"/>
    <w:rsid w:val="00F85D06"/>
    <w:rsid w:val="00F86609"/>
    <w:rsid w:val="00F87051"/>
    <w:rsid w:val="00F877FE"/>
    <w:rsid w:val="00F87FF4"/>
    <w:rsid w:val="00F924DF"/>
    <w:rsid w:val="00F94F9B"/>
    <w:rsid w:val="00F96086"/>
    <w:rsid w:val="00F977F0"/>
    <w:rsid w:val="00F97E00"/>
    <w:rsid w:val="00FA0159"/>
    <w:rsid w:val="00FA20D0"/>
    <w:rsid w:val="00FA5225"/>
    <w:rsid w:val="00FA6712"/>
    <w:rsid w:val="00FA679C"/>
    <w:rsid w:val="00FB04B5"/>
    <w:rsid w:val="00FB320C"/>
    <w:rsid w:val="00FB39FF"/>
    <w:rsid w:val="00FB3A50"/>
    <w:rsid w:val="00FB6BA0"/>
    <w:rsid w:val="00FC04FD"/>
    <w:rsid w:val="00FC2637"/>
    <w:rsid w:val="00FC73B8"/>
    <w:rsid w:val="00FD0841"/>
    <w:rsid w:val="00FD24D2"/>
    <w:rsid w:val="00FD2712"/>
    <w:rsid w:val="00FD275C"/>
    <w:rsid w:val="00FD3772"/>
    <w:rsid w:val="00FD6EA6"/>
    <w:rsid w:val="00FE093A"/>
    <w:rsid w:val="00FE3C61"/>
    <w:rsid w:val="00FE6E05"/>
    <w:rsid w:val="00FE766D"/>
    <w:rsid w:val="00FF4D48"/>
    <w:rsid w:val="00FF5AF9"/>
    <w:rsid w:val="00FF73E2"/>
    <w:rsid w:val="00FF7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F115C"/>
    <w:rPr>
      <w:rFonts w:ascii="Verdana" w:hAnsi="Verdana" w:cs="Arial"/>
      <w:sz w:val="22"/>
      <w:lang w:val="es-ES" w:eastAsia="es-ES"/>
    </w:rPr>
  </w:style>
  <w:style w:type="paragraph" w:styleId="Ttulo1">
    <w:name w:val="heading 1"/>
    <w:basedOn w:val="Normal"/>
    <w:next w:val="Ttulo2"/>
    <w:link w:val="Ttulo1Car"/>
    <w:autoRedefine/>
    <w:uiPriority w:val="99"/>
    <w:qFormat/>
    <w:rsid w:val="00F3275D"/>
    <w:pPr>
      <w:keepNext/>
      <w:keepLines/>
      <w:jc w:val="center"/>
      <w:outlineLvl w:val="0"/>
    </w:pPr>
    <w:rPr>
      <w:rFonts w:ascii="Calibri" w:hAnsi="Calibri" w:cs="Times New Roman"/>
      <w:b/>
      <w:bCs/>
      <w:smallCaps/>
      <w:sz w:val="32"/>
      <w:szCs w:val="32"/>
    </w:rPr>
  </w:style>
  <w:style w:type="paragraph" w:styleId="Ttulo2">
    <w:name w:val="heading 2"/>
    <w:basedOn w:val="Normal"/>
    <w:next w:val="Ttulo3"/>
    <w:link w:val="Ttulo2Car"/>
    <w:autoRedefine/>
    <w:uiPriority w:val="99"/>
    <w:qFormat/>
    <w:rsid w:val="00913B08"/>
    <w:pPr>
      <w:keepNext/>
      <w:keepLines/>
      <w:spacing w:before="200"/>
      <w:ind w:left="720"/>
      <w:jc w:val="center"/>
      <w:outlineLvl w:val="1"/>
    </w:pPr>
    <w:rPr>
      <w:rFonts w:ascii="Calibri" w:hAnsi="Calibri" w:cs="Calibri"/>
      <w:b/>
      <w:bCs/>
      <w:smallCaps/>
      <w:sz w:val="28"/>
      <w:szCs w:val="28"/>
      <w:lang w:val="es-MX" w:eastAsia="es-AR"/>
    </w:rPr>
  </w:style>
  <w:style w:type="paragraph" w:styleId="Ttulo3">
    <w:name w:val="heading 3"/>
    <w:basedOn w:val="Normal"/>
    <w:next w:val="Normal"/>
    <w:link w:val="Ttulo3Car"/>
    <w:uiPriority w:val="99"/>
    <w:qFormat/>
    <w:rsid w:val="00CF115C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9"/>
    <w:qFormat/>
    <w:rsid w:val="00CF115C"/>
    <w:pPr>
      <w:keepNext/>
      <w:numPr>
        <w:ilvl w:val="3"/>
        <w:numId w:val="1"/>
      </w:numPr>
      <w:tabs>
        <w:tab w:val="left" w:pos="1021"/>
        <w:tab w:val="left" w:pos="1134"/>
        <w:tab w:val="left" w:pos="1560"/>
      </w:tabs>
      <w:spacing w:before="240" w:after="60"/>
      <w:jc w:val="both"/>
      <w:outlineLvl w:val="3"/>
    </w:pPr>
    <w:rPr>
      <w:rFonts w:ascii="Arial" w:hAnsi="Arial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autoRedefine/>
    <w:uiPriority w:val="99"/>
    <w:qFormat/>
    <w:rsid w:val="00CF115C"/>
    <w:pPr>
      <w:numPr>
        <w:ilvl w:val="4"/>
        <w:numId w:val="1"/>
      </w:numPr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9"/>
    <w:qFormat/>
    <w:rsid w:val="00CF115C"/>
    <w:pPr>
      <w:numPr>
        <w:ilvl w:val="5"/>
        <w:numId w:val="1"/>
      </w:numPr>
      <w:spacing w:before="240" w:after="60"/>
      <w:outlineLvl w:val="5"/>
    </w:pPr>
    <w:rPr>
      <w:rFonts w:ascii="Calibri" w:hAnsi="Calibri" w:cs="Times New Roman"/>
      <w:b/>
      <w:bCs/>
      <w:sz w:val="20"/>
    </w:rPr>
  </w:style>
  <w:style w:type="paragraph" w:styleId="Ttulo7">
    <w:name w:val="heading 7"/>
    <w:basedOn w:val="Normal"/>
    <w:next w:val="Normal"/>
    <w:link w:val="Ttulo7Car"/>
    <w:uiPriority w:val="99"/>
    <w:qFormat/>
    <w:rsid w:val="00CF115C"/>
    <w:pPr>
      <w:numPr>
        <w:ilvl w:val="6"/>
        <w:numId w:val="1"/>
      </w:num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9"/>
    <w:qFormat/>
    <w:rsid w:val="00CF115C"/>
    <w:pPr>
      <w:numPr>
        <w:ilvl w:val="7"/>
        <w:numId w:val="1"/>
      </w:num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9"/>
    <w:qFormat/>
    <w:rsid w:val="00CF115C"/>
    <w:pPr>
      <w:numPr>
        <w:ilvl w:val="8"/>
        <w:numId w:val="1"/>
      </w:numPr>
      <w:spacing w:before="240" w:after="60"/>
      <w:outlineLvl w:val="8"/>
    </w:pPr>
    <w:rPr>
      <w:rFonts w:ascii="Cambria" w:hAnsi="Cambria" w:cs="Times New Roman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F3275D"/>
    <w:rPr>
      <w:rFonts w:ascii="Calibri" w:hAnsi="Calibri"/>
      <w:b/>
      <w:smallCaps/>
      <w:sz w:val="32"/>
      <w:lang w:val="es-ES" w:eastAsia="es-ES"/>
    </w:rPr>
  </w:style>
  <w:style w:type="character" w:customStyle="1" w:styleId="Ttulo2Car">
    <w:name w:val="Título 2 Car"/>
    <w:link w:val="Ttulo2"/>
    <w:uiPriority w:val="99"/>
    <w:locked/>
    <w:rsid w:val="00913B08"/>
    <w:rPr>
      <w:rFonts w:ascii="Calibri" w:hAnsi="Calibri"/>
      <w:b/>
      <w:smallCaps/>
      <w:sz w:val="28"/>
      <w:lang w:val="es-MX" w:eastAsia="es-AR"/>
    </w:rPr>
  </w:style>
  <w:style w:type="character" w:customStyle="1" w:styleId="Ttulo3Car">
    <w:name w:val="Título 3 Car"/>
    <w:link w:val="Ttulo3"/>
    <w:uiPriority w:val="99"/>
    <w:semiHidden/>
    <w:locked/>
    <w:rsid w:val="00183099"/>
    <w:rPr>
      <w:rFonts w:ascii="Cambria" w:hAnsi="Cambria"/>
      <w:b/>
      <w:sz w:val="26"/>
      <w:lang w:val="es-ES" w:eastAsia="es-ES"/>
    </w:rPr>
  </w:style>
  <w:style w:type="character" w:customStyle="1" w:styleId="Ttulo4Car">
    <w:name w:val="Título 4 Car"/>
    <w:link w:val="Ttulo4"/>
    <w:uiPriority w:val="99"/>
    <w:locked/>
    <w:rsid w:val="00CF115C"/>
    <w:rPr>
      <w:rFonts w:ascii="Arial" w:hAnsi="Arial"/>
      <w:b/>
      <w:sz w:val="28"/>
      <w:lang w:val="es-ES" w:eastAsia="es-ES"/>
    </w:rPr>
  </w:style>
  <w:style w:type="character" w:customStyle="1" w:styleId="Ttulo5Car">
    <w:name w:val="Título 5 Car"/>
    <w:link w:val="Ttulo5"/>
    <w:uiPriority w:val="99"/>
    <w:semiHidden/>
    <w:locked/>
    <w:rsid w:val="00183099"/>
    <w:rPr>
      <w:rFonts w:ascii="Calibri" w:hAnsi="Calibri"/>
      <w:b/>
      <w:i/>
      <w:sz w:val="26"/>
      <w:lang w:val="es-ES" w:eastAsia="es-ES"/>
    </w:rPr>
  </w:style>
  <w:style w:type="character" w:customStyle="1" w:styleId="Ttulo6Car">
    <w:name w:val="Título 6 Car"/>
    <w:link w:val="Ttulo6"/>
    <w:uiPriority w:val="99"/>
    <w:semiHidden/>
    <w:locked/>
    <w:rsid w:val="00183099"/>
    <w:rPr>
      <w:rFonts w:ascii="Calibri" w:hAnsi="Calibri"/>
      <w:b/>
      <w:lang w:val="es-ES" w:eastAsia="es-ES"/>
    </w:rPr>
  </w:style>
  <w:style w:type="character" w:customStyle="1" w:styleId="Ttulo7Car">
    <w:name w:val="Título 7 Car"/>
    <w:link w:val="Ttulo7"/>
    <w:uiPriority w:val="99"/>
    <w:semiHidden/>
    <w:locked/>
    <w:rsid w:val="00183099"/>
    <w:rPr>
      <w:rFonts w:ascii="Calibri" w:hAnsi="Calibri"/>
      <w:sz w:val="24"/>
      <w:lang w:val="es-ES" w:eastAsia="es-ES"/>
    </w:rPr>
  </w:style>
  <w:style w:type="character" w:customStyle="1" w:styleId="Ttulo8Car">
    <w:name w:val="Título 8 Car"/>
    <w:link w:val="Ttulo8"/>
    <w:uiPriority w:val="99"/>
    <w:semiHidden/>
    <w:locked/>
    <w:rsid w:val="00183099"/>
    <w:rPr>
      <w:rFonts w:ascii="Calibri" w:hAnsi="Calibri"/>
      <w:i/>
      <w:sz w:val="24"/>
      <w:lang w:val="es-ES" w:eastAsia="es-ES"/>
    </w:rPr>
  </w:style>
  <w:style w:type="character" w:customStyle="1" w:styleId="Ttulo9Car">
    <w:name w:val="Título 9 Car"/>
    <w:link w:val="Ttulo9"/>
    <w:uiPriority w:val="99"/>
    <w:semiHidden/>
    <w:locked/>
    <w:rsid w:val="00183099"/>
    <w:rPr>
      <w:rFonts w:ascii="Cambria" w:hAnsi="Cambria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281407"/>
    <w:pPr>
      <w:tabs>
        <w:tab w:val="center" w:pos="4252"/>
        <w:tab w:val="right" w:pos="8504"/>
      </w:tabs>
    </w:pPr>
    <w:rPr>
      <w:rFonts w:cs="Times New Roman"/>
      <w:sz w:val="20"/>
    </w:rPr>
  </w:style>
  <w:style w:type="character" w:customStyle="1" w:styleId="EncabezadoCar">
    <w:name w:val="Encabezado Car"/>
    <w:link w:val="Encabezado"/>
    <w:uiPriority w:val="99"/>
    <w:locked/>
    <w:rsid w:val="00183099"/>
    <w:rPr>
      <w:rFonts w:ascii="Verdana" w:hAnsi="Verdana"/>
      <w:sz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281407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PiedepginaCar">
    <w:name w:val="Pie de página Car"/>
    <w:link w:val="Piedepgina"/>
    <w:uiPriority w:val="99"/>
    <w:locked/>
    <w:rsid w:val="005377D0"/>
    <w:rPr>
      <w:rFonts w:ascii="Verdana" w:hAnsi="Verdana"/>
      <w:sz w:val="22"/>
      <w:lang w:val="es-ES" w:eastAsia="es-ES"/>
    </w:rPr>
  </w:style>
  <w:style w:type="paragraph" w:customStyle="1" w:styleId="Texto">
    <w:name w:val="Texto"/>
    <w:basedOn w:val="Normal"/>
    <w:uiPriority w:val="99"/>
    <w:rsid w:val="00281407"/>
    <w:pPr>
      <w:spacing w:after="101" w:line="216" w:lineRule="exact"/>
      <w:ind w:firstLine="288"/>
      <w:jc w:val="both"/>
    </w:pPr>
    <w:rPr>
      <w:rFonts w:ascii="Arial" w:hAnsi="Arial"/>
      <w:sz w:val="18"/>
    </w:rPr>
  </w:style>
  <w:style w:type="table" w:styleId="Tablaconcuadrcula">
    <w:name w:val="Table Grid"/>
    <w:basedOn w:val="Tablanormal"/>
    <w:uiPriority w:val="99"/>
    <w:rsid w:val="00CF1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rsid w:val="00B74A63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817940"/>
    <w:rPr>
      <w:rFonts w:ascii="Tahoma" w:hAnsi="Tahoma" w:cs="Times New Roman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817940"/>
    <w:rPr>
      <w:rFonts w:ascii="Tahoma" w:hAnsi="Tahoma"/>
      <w:sz w:val="16"/>
      <w:lang w:val="es-ES" w:eastAsia="es-ES"/>
    </w:rPr>
  </w:style>
  <w:style w:type="character" w:styleId="Textoennegrita">
    <w:name w:val="Strong"/>
    <w:uiPriority w:val="99"/>
    <w:qFormat/>
    <w:rsid w:val="00F60982"/>
    <w:rPr>
      <w:rFonts w:cs="Times New Roman"/>
      <w:b/>
    </w:rPr>
  </w:style>
  <w:style w:type="paragraph" w:customStyle="1" w:styleId="Prrafodelista1">
    <w:name w:val="Párrafo de lista1"/>
    <w:basedOn w:val="Normal"/>
    <w:uiPriority w:val="99"/>
    <w:rsid w:val="00703F29"/>
    <w:pPr>
      <w:spacing w:before="360" w:after="200"/>
      <w:ind w:left="720"/>
      <w:contextualSpacing/>
    </w:pPr>
    <w:rPr>
      <w:rFonts w:ascii="Calibri" w:hAnsi="Calibri" w:cs="Times New Roman"/>
      <w:szCs w:val="22"/>
      <w:lang w:val="es-AR" w:eastAsia="en-US"/>
    </w:rPr>
  </w:style>
  <w:style w:type="paragraph" w:styleId="Ttulo">
    <w:name w:val="Title"/>
    <w:basedOn w:val="Normal"/>
    <w:next w:val="Normal"/>
    <w:link w:val="TtuloCar"/>
    <w:uiPriority w:val="99"/>
    <w:qFormat/>
    <w:rsid w:val="00B528B0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link w:val="Ttulo"/>
    <w:uiPriority w:val="99"/>
    <w:locked/>
    <w:rsid w:val="00B528B0"/>
    <w:rPr>
      <w:rFonts w:ascii="Cambria" w:hAnsi="Cambria"/>
      <w:color w:val="17365D"/>
      <w:spacing w:val="5"/>
      <w:kern w:val="28"/>
      <w:sz w:val="52"/>
      <w:lang w:val="es-ES" w:eastAsia="es-ES"/>
    </w:rPr>
  </w:style>
  <w:style w:type="paragraph" w:styleId="Epgrafe">
    <w:name w:val="caption"/>
    <w:basedOn w:val="Normal"/>
    <w:next w:val="Normal"/>
    <w:uiPriority w:val="99"/>
    <w:qFormat/>
    <w:rsid w:val="00ED431E"/>
    <w:pPr>
      <w:spacing w:after="200"/>
    </w:pPr>
    <w:rPr>
      <w:b/>
      <w:bCs/>
      <w:color w:val="4F81BD"/>
      <w:sz w:val="18"/>
      <w:szCs w:val="18"/>
    </w:rPr>
  </w:style>
  <w:style w:type="paragraph" w:styleId="Prrafodelista">
    <w:name w:val="List Paragraph"/>
    <w:basedOn w:val="Normal"/>
    <w:uiPriority w:val="99"/>
    <w:qFormat/>
    <w:rsid w:val="00EB1F91"/>
    <w:pPr>
      <w:ind w:left="720"/>
      <w:contextualSpacing/>
    </w:pPr>
  </w:style>
  <w:style w:type="character" w:styleId="Hipervnculovisitado">
    <w:name w:val="FollowedHyperlink"/>
    <w:uiPriority w:val="99"/>
    <w:semiHidden/>
    <w:locked/>
    <w:rsid w:val="00130B04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130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lang w:val="en-US" w:eastAsia="en-US"/>
    </w:rPr>
  </w:style>
  <w:style w:type="paragraph" w:customStyle="1" w:styleId="xl66">
    <w:name w:val="xl66"/>
    <w:basedOn w:val="Normal"/>
    <w:uiPriority w:val="99"/>
    <w:rsid w:val="00130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lang w:val="en-US" w:eastAsia="en-US"/>
    </w:rPr>
  </w:style>
  <w:style w:type="paragraph" w:customStyle="1" w:styleId="xl67">
    <w:name w:val="xl67"/>
    <w:basedOn w:val="Normal"/>
    <w:uiPriority w:val="99"/>
    <w:rsid w:val="00130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lang w:val="en-US" w:eastAsia="en-US"/>
    </w:rPr>
  </w:style>
  <w:style w:type="paragraph" w:customStyle="1" w:styleId="xl68">
    <w:name w:val="xl68"/>
    <w:basedOn w:val="Normal"/>
    <w:uiPriority w:val="99"/>
    <w:rsid w:val="00130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lang w:val="en-US" w:eastAsia="en-US"/>
    </w:rPr>
  </w:style>
  <w:style w:type="paragraph" w:customStyle="1" w:styleId="xl69">
    <w:name w:val="xl69"/>
    <w:basedOn w:val="Normal"/>
    <w:uiPriority w:val="99"/>
    <w:rsid w:val="00130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lang w:val="en-US" w:eastAsia="en-US"/>
    </w:rPr>
  </w:style>
  <w:style w:type="paragraph" w:customStyle="1" w:styleId="xl70">
    <w:name w:val="xl70"/>
    <w:basedOn w:val="Normal"/>
    <w:uiPriority w:val="99"/>
    <w:rsid w:val="00130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lang w:val="en-US" w:eastAsia="en-US"/>
    </w:rPr>
  </w:style>
  <w:style w:type="paragraph" w:customStyle="1" w:styleId="xl71">
    <w:name w:val="xl71"/>
    <w:basedOn w:val="Normal"/>
    <w:uiPriority w:val="99"/>
    <w:rsid w:val="00130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C0C0C0"/>
      <w:sz w:val="20"/>
      <w:lang w:val="en-US" w:eastAsia="en-US"/>
    </w:rPr>
  </w:style>
  <w:style w:type="paragraph" w:customStyle="1" w:styleId="xl72">
    <w:name w:val="xl72"/>
    <w:basedOn w:val="Normal"/>
    <w:uiPriority w:val="99"/>
    <w:rsid w:val="00130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lang w:val="en-US" w:eastAsia="en-US"/>
    </w:rPr>
  </w:style>
  <w:style w:type="paragraph" w:customStyle="1" w:styleId="xl73">
    <w:name w:val="xl73"/>
    <w:basedOn w:val="Normal"/>
    <w:uiPriority w:val="99"/>
    <w:rsid w:val="00130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lang w:val="en-US" w:eastAsia="en-US"/>
    </w:rPr>
  </w:style>
  <w:style w:type="paragraph" w:customStyle="1" w:styleId="xl74">
    <w:name w:val="xl74"/>
    <w:basedOn w:val="Normal"/>
    <w:uiPriority w:val="99"/>
    <w:rsid w:val="00130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lang w:val="en-US" w:eastAsia="en-US"/>
    </w:rPr>
  </w:style>
  <w:style w:type="paragraph" w:customStyle="1" w:styleId="xl75">
    <w:name w:val="xl75"/>
    <w:basedOn w:val="Normal"/>
    <w:uiPriority w:val="99"/>
    <w:rsid w:val="00130B04"/>
    <w:pP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xl76">
    <w:name w:val="xl76"/>
    <w:basedOn w:val="Normal"/>
    <w:uiPriority w:val="99"/>
    <w:rsid w:val="00130B0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xl77">
    <w:name w:val="xl77"/>
    <w:basedOn w:val="Normal"/>
    <w:uiPriority w:val="99"/>
    <w:rsid w:val="00130B04"/>
    <w:pP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font5">
    <w:name w:val="font5"/>
    <w:basedOn w:val="Normal"/>
    <w:uiPriority w:val="99"/>
    <w:rsid w:val="00DB784D"/>
    <w:pPr>
      <w:spacing w:before="100" w:beforeAutospacing="1" w:after="100" w:afterAutospacing="1"/>
    </w:pPr>
    <w:rPr>
      <w:rFonts w:ascii="Calibri" w:hAnsi="Calibri" w:cs="Calibri"/>
      <w:color w:val="00000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28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2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2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2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google.com.mx/imgres?imgurl=http://easysoftguatemala.com/images/index.jpg&amp;imgrefurl=http://easysoftguatemala.com/index.php?pageNum_ultimosproductos=36&amp;totalRows_ultimosproductos=136&amp;usg=__dkudAMU6D0l8UvivLUDvI7vYjdQ=&amp;h=358&amp;w=380&amp;sz=36&amp;hl=es&amp;start=1&amp;tbnid=tIShwSJo_drL9M:&amp;tbnh=116&amp;tbnw=123&amp;prev=/images?q=pieza+de+rompecabezas&amp;hl=es&amp;biw=1436&amp;bih=692&amp;gbv=2&amp;tbs=is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ac.gob.m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lemon_dejesus\Documents\Normal_Wordcon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201</Pages>
  <Words>70378</Words>
  <Characters>387080</Characters>
  <Application>Microsoft Office Word</Application>
  <DocSecurity>0</DocSecurity>
  <Lines>3225</Lines>
  <Paragraphs>913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EGRESOS TRIBUTARIOS</vt:lpstr>
    </vt:vector>
  </TitlesOfParts>
  <Company>pinto</Company>
  <LinksUpToDate>false</LinksUpToDate>
  <CharactersWithSpaces>456545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EGRESOS TRIBUTARIOS</dc:title>
  <dc:creator>maria_villa</dc:creator>
  <cp:lastModifiedBy>maria_villa</cp:lastModifiedBy>
  <cp:revision>6</cp:revision>
  <cp:lastPrinted>2010-08-12T04:20:00Z</cp:lastPrinted>
  <dcterms:created xsi:type="dcterms:W3CDTF">2010-08-12T04:16:00Z</dcterms:created>
  <dcterms:modified xsi:type="dcterms:W3CDTF">2010-08-12T09:56:00Z</dcterms:modified>
</cp:coreProperties>
</file>